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05CD1" w14:textId="59763228" w:rsidR="00B230D4" w:rsidRPr="00B31B47" w:rsidRDefault="00B230D4" w:rsidP="00B230D4">
      <w:pPr>
        <w:rPr>
          <w:rFonts w:ascii="Trebuchet MS" w:hAnsi="Trebuchet MS" w:cs="Arial"/>
          <w:b/>
          <w:sz w:val="18"/>
          <w:szCs w:val="18"/>
        </w:rPr>
      </w:pPr>
      <w:r w:rsidRPr="00B31B47">
        <w:rPr>
          <w:rFonts w:ascii="Trebuchet MS" w:hAnsi="Trebuchet MS" w:cs="Arial"/>
          <w:b/>
          <w:sz w:val="18"/>
          <w:szCs w:val="18"/>
        </w:rPr>
        <w:t xml:space="preserve">Anexa </w:t>
      </w:r>
      <w:r w:rsidR="00230681" w:rsidRPr="00B31B47">
        <w:rPr>
          <w:rFonts w:ascii="Trebuchet MS" w:hAnsi="Trebuchet MS" w:cs="Arial"/>
          <w:b/>
          <w:sz w:val="18"/>
          <w:szCs w:val="18"/>
        </w:rPr>
        <w:t>1</w:t>
      </w:r>
      <w:r w:rsidR="0030314A" w:rsidRPr="00B31B47">
        <w:rPr>
          <w:rFonts w:ascii="Trebuchet MS" w:hAnsi="Trebuchet MS" w:cs="Arial"/>
          <w:b/>
          <w:sz w:val="18"/>
          <w:szCs w:val="18"/>
        </w:rPr>
        <w:t>4</w:t>
      </w:r>
      <w:r w:rsidRPr="00B31B47">
        <w:rPr>
          <w:rFonts w:ascii="Trebuchet MS" w:hAnsi="Trebuchet MS" w:cs="Arial"/>
          <w:b/>
          <w:sz w:val="18"/>
          <w:szCs w:val="18"/>
        </w:rPr>
        <w:t xml:space="preserve"> - Raport privind vizita la fata locului</w:t>
      </w:r>
    </w:p>
    <w:p w14:paraId="4DABE684" w14:textId="77777777" w:rsidR="00B230D4" w:rsidRPr="00B31B47" w:rsidRDefault="00B230D4" w:rsidP="00250F15">
      <w:pPr>
        <w:jc w:val="center"/>
        <w:rPr>
          <w:rFonts w:ascii="Trebuchet MS" w:hAnsi="Trebuchet MS" w:cs="Arial"/>
          <w:b/>
          <w:sz w:val="18"/>
          <w:szCs w:val="18"/>
        </w:rPr>
      </w:pPr>
    </w:p>
    <w:p w14:paraId="1B43A624" w14:textId="31E58855" w:rsidR="000417AD" w:rsidRPr="00B31B47" w:rsidRDefault="000417AD" w:rsidP="00250F15">
      <w:pPr>
        <w:jc w:val="center"/>
        <w:rPr>
          <w:rFonts w:ascii="Trebuchet MS" w:hAnsi="Trebuchet MS" w:cs="Arial"/>
          <w:b/>
          <w:sz w:val="18"/>
          <w:szCs w:val="18"/>
        </w:rPr>
      </w:pPr>
      <w:r w:rsidRPr="00B31B47">
        <w:rPr>
          <w:rFonts w:ascii="Trebuchet MS" w:hAnsi="Trebuchet MS" w:cs="Arial"/>
          <w:b/>
          <w:sz w:val="18"/>
          <w:szCs w:val="18"/>
        </w:rPr>
        <w:t xml:space="preserve">Raport </w:t>
      </w:r>
      <w:r w:rsidR="00B67BA8" w:rsidRPr="00B31B47">
        <w:rPr>
          <w:rFonts w:ascii="Trebuchet MS" w:hAnsi="Trebuchet MS" w:cs="Arial"/>
          <w:b/>
          <w:sz w:val="18"/>
          <w:szCs w:val="18"/>
        </w:rPr>
        <w:t>AM PR SM</w:t>
      </w:r>
      <w:r w:rsidRPr="00B31B47">
        <w:rPr>
          <w:rFonts w:ascii="Trebuchet MS" w:hAnsi="Trebuchet MS" w:cs="Arial"/>
          <w:b/>
          <w:sz w:val="18"/>
          <w:szCs w:val="18"/>
        </w:rPr>
        <w:t xml:space="preserve"> privind vizita la fata locului</w:t>
      </w:r>
    </w:p>
    <w:p w14:paraId="0D496D60" w14:textId="77777777" w:rsidR="00C916A3" w:rsidRPr="00B31B47" w:rsidRDefault="00C916A3" w:rsidP="005C7AFF">
      <w:pPr>
        <w:rPr>
          <w:rFonts w:ascii="Trebuchet MS" w:hAnsi="Trebuchet MS" w:cs="Calibri"/>
          <w:sz w:val="18"/>
          <w:szCs w:val="1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6252"/>
      </w:tblGrid>
      <w:tr w:rsidR="00066AAA" w:rsidRPr="00B31B47" w14:paraId="4BE5AED3" w14:textId="77777777" w:rsidTr="00F776FC">
        <w:trPr>
          <w:trHeight w:val="511"/>
        </w:trPr>
        <w:tc>
          <w:tcPr>
            <w:tcW w:w="3936" w:type="dxa"/>
          </w:tcPr>
          <w:p w14:paraId="54F5BB7D" w14:textId="77777777" w:rsidR="00066AAA" w:rsidRPr="00B31B47" w:rsidRDefault="00066AAA" w:rsidP="00066AAA">
            <w:pPr>
              <w:rPr>
                <w:rFonts w:ascii="Trebuchet MS" w:hAnsi="Trebuchet MS" w:cs="Arial"/>
                <w:sz w:val="18"/>
                <w:szCs w:val="18"/>
                <w:lang w:eastAsia="ro-RO"/>
              </w:rPr>
            </w:pPr>
            <w:r w:rsidRPr="00B31B47">
              <w:rPr>
                <w:rFonts w:ascii="Trebuchet MS" w:hAnsi="Trebuchet MS" w:cs="Arial"/>
                <w:sz w:val="18"/>
                <w:szCs w:val="18"/>
                <w:lang w:eastAsia="ro-RO"/>
              </w:rPr>
              <w:t>Program</w:t>
            </w:r>
          </w:p>
        </w:tc>
        <w:tc>
          <w:tcPr>
            <w:tcW w:w="6252" w:type="dxa"/>
          </w:tcPr>
          <w:p w14:paraId="72268C6A" w14:textId="77777777" w:rsidR="00066AAA" w:rsidRPr="00B31B47" w:rsidRDefault="00066AAA" w:rsidP="00066AAA">
            <w:pPr>
              <w:rPr>
                <w:rFonts w:ascii="Trebuchet MS" w:hAnsi="Trebuchet MS" w:cs="Arial"/>
                <w:b/>
                <w:sz w:val="18"/>
                <w:szCs w:val="18"/>
                <w:lang w:eastAsia="ro-RO"/>
              </w:rPr>
            </w:pPr>
          </w:p>
        </w:tc>
      </w:tr>
      <w:tr w:rsidR="00066AAA" w:rsidRPr="00B31B47" w14:paraId="39BE240F" w14:textId="77777777" w:rsidTr="00F776FC">
        <w:trPr>
          <w:trHeight w:val="511"/>
        </w:trPr>
        <w:tc>
          <w:tcPr>
            <w:tcW w:w="3936" w:type="dxa"/>
          </w:tcPr>
          <w:p w14:paraId="4570B948" w14:textId="77777777" w:rsidR="00066AAA" w:rsidRPr="00B31B47" w:rsidRDefault="00066AAA" w:rsidP="00066AAA">
            <w:pPr>
              <w:rPr>
                <w:rFonts w:ascii="Trebuchet MS" w:hAnsi="Trebuchet MS" w:cs="Arial"/>
                <w:sz w:val="18"/>
                <w:szCs w:val="18"/>
                <w:lang w:eastAsia="ro-RO"/>
              </w:rPr>
            </w:pPr>
            <w:r w:rsidRPr="00B31B47">
              <w:rPr>
                <w:rFonts w:ascii="Trebuchet MS" w:hAnsi="Trebuchet MS" w:cs="Arial"/>
                <w:sz w:val="18"/>
                <w:szCs w:val="18"/>
                <w:lang w:eastAsia="ro-RO"/>
              </w:rPr>
              <w:t>Prioritate</w:t>
            </w:r>
          </w:p>
        </w:tc>
        <w:tc>
          <w:tcPr>
            <w:tcW w:w="6252" w:type="dxa"/>
          </w:tcPr>
          <w:p w14:paraId="1080D6D3" w14:textId="77777777" w:rsidR="00066AAA" w:rsidRPr="00B31B47" w:rsidRDefault="00066AAA" w:rsidP="00066AAA">
            <w:pPr>
              <w:rPr>
                <w:rFonts w:ascii="Trebuchet MS" w:hAnsi="Trebuchet MS" w:cs="Arial"/>
                <w:b/>
                <w:sz w:val="18"/>
                <w:szCs w:val="18"/>
                <w:lang w:eastAsia="ro-RO"/>
              </w:rPr>
            </w:pPr>
          </w:p>
        </w:tc>
      </w:tr>
      <w:tr w:rsidR="00066AAA" w:rsidRPr="00B31B47" w14:paraId="37FBAA2E" w14:textId="77777777" w:rsidTr="00F776FC">
        <w:trPr>
          <w:trHeight w:val="511"/>
        </w:trPr>
        <w:tc>
          <w:tcPr>
            <w:tcW w:w="3936" w:type="dxa"/>
          </w:tcPr>
          <w:p w14:paraId="4E7A3142" w14:textId="77777777" w:rsidR="00066AAA" w:rsidRPr="00B31B47" w:rsidRDefault="00066AAA" w:rsidP="00066AAA">
            <w:pPr>
              <w:rPr>
                <w:rFonts w:ascii="Trebuchet MS" w:hAnsi="Trebuchet MS" w:cs="Arial"/>
                <w:sz w:val="18"/>
                <w:szCs w:val="18"/>
                <w:lang w:eastAsia="ro-RO"/>
              </w:rPr>
            </w:pPr>
            <w:r w:rsidRPr="00B31B47">
              <w:rPr>
                <w:rFonts w:ascii="Trebuchet MS" w:hAnsi="Trebuchet MS" w:cs="Arial"/>
                <w:sz w:val="18"/>
                <w:szCs w:val="18"/>
                <w:lang w:eastAsia="ro-RO"/>
              </w:rPr>
              <w:t>Obiectiv specific</w:t>
            </w:r>
          </w:p>
        </w:tc>
        <w:tc>
          <w:tcPr>
            <w:tcW w:w="6252" w:type="dxa"/>
          </w:tcPr>
          <w:p w14:paraId="40C09AB3" w14:textId="77777777" w:rsidR="00066AAA" w:rsidRPr="00B31B47" w:rsidRDefault="00066AAA" w:rsidP="00066AAA">
            <w:pPr>
              <w:rPr>
                <w:rFonts w:ascii="Trebuchet MS" w:hAnsi="Trebuchet MS" w:cs="Arial"/>
                <w:b/>
                <w:sz w:val="18"/>
                <w:szCs w:val="18"/>
                <w:lang w:eastAsia="ro-RO"/>
              </w:rPr>
            </w:pPr>
          </w:p>
        </w:tc>
      </w:tr>
      <w:tr w:rsidR="00066AAA" w:rsidRPr="00B31B47" w14:paraId="4D32148E" w14:textId="77777777" w:rsidTr="00F776FC">
        <w:trPr>
          <w:trHeight w:val="511"/>
        </w:trPr>
        <w:tc>
          <w:tcPr>
            <w:tcW w:w="3936" w:type="dxa"/>
          </w:tcPr>
          <w:p w14:paraId="4CBC88CB" w14:textId="77777777" w:rsidR="00066AAA" w:rsidRPr="00B31B47" w:rsidRDefault="00066AAA" w:rsidP="00066AAA">
            <w:pPr>
              <w:rPr>
                <w:rFonts w:ascii="Trebuchet MS" w:hAnsi="Trebuchet MS" w:cs="Arial"/>
                <w:sz w:val="18"/>
                <w:szCs w:val="18"/>
                <w:lang w:eastAsia="ro-RO"/>
              </w:rPr>
            </w:pPr>
            <w:r w:rsidRPr="00B31B47">
              <w:rPr>
                <w:rFonts w:ascii="Trebuchet MS" w:hAnsi="Trebuchet MS" w:cs="Arial"/>
                <w:sz w:val="18"/>
                <w:szCs w:val="18"/>
                <w:lang w:eastAsia="ro-RO"/>
              </w:rPr>
              <w:t>Apel de proiecte</w:t>
            </w:r>
          </w:p>
        </w:tc>
        <w:tc>
          <w:tcPr>
            <w:tcW w:w="6252" w:type="dxa"/>
          </w:tcPr>
          <w:p w14:paraId="77D8A4AA" w14:textId="77777777" w:rsidR="00066AAA" w:rsidRPr="00B31B47" w:rsidRDefault="00066AAA" w:rsidP="00066AAA">
            <w:pPr>
              <w:rPr>
                <w:rFonts w:ascii="Trebuchet MS" w:hAnsi="Trebuchet MS" w:cs="Arial"/>
                <w:b/>
                <w:sz w:val="18"/>
                <w:szCs w:val="18"/>
                <w:lang w:eastAsia="ro-RO"/>
              </w:rPr>
            </w:pPr>
          </w:p>
        </w:tc>
      </w:tr>
      <w:tr w:rsidR="00066AAA" w:rsidRPr="00B31B47" w14:paraId="0D53AD24" w14:textId="77777777" w:rsidTr="00F776FC">
        <w:trPr>
          <w:trHeight w:val="242"/>
        </w:trPr>
        <w:tc>
          <w:tcPr>
            <w:tcW w:w="3936" w:type="dxa"/>
          </w:tcPr>
          <w:p w14:paraId="154B5CBC" w14:textId="77777777" w:rsidR="00066AAA" w:rsidRPr="00B31B47" w:rsidRDefault="00066AAA" w:rsidP="00066AAA">
            <w:pPr>
              <w:rPr>
                <w:rFonts w:ascii="Trebuchet MS" w:hAnsi="Trebuchet MS" w:cs="Arial"/>
                <w:sz w:val="18"/>
                <w:szCs w:val="18"/>
                <w:lang w:eastAsia="ro-RO"/>
              </w:rPr>
            </w:pPr>
            <w:r w:rsidRPr="00B31B47">
              <w:rPr>
                <w:rFonts w:ascii="Trebuchet MS" w:hAnsi="Trebuchet MS" w:cs="Arial"/>
                <w:sz w:val="18"/>
                <w:szCs w:val="18"/>
                <w:lang w:eastAsia="ro-RO"/>
              </w:rPr>
              <w:t xml:space="preserve">Titlu proiect </w:t>
            </w:r>
          </w:p>
        </w:tc>
        <w:tc>
          <w:tcPr>
            <w:tcW w:w="6252" w:type="dxa"/>
          </w:tcPr>
          <w:p w14:paraId="07316746" w14:textId="77777777" w:rsidR="00066AAA" w:rsidRPr="00B31B47" w:rsidRDefault="00066AAA" w:rsidP="00066AAA">
            <w:pPr>
              <w:rPr>
                <w:rFonts w:ascii="Trebuchet MS" w:hAnsi="Trebuchet MS" w:cs="Arial"/>
                <w:b/>
                <w:sz w:val="18"/>
                <w:szCs w:val="18"/>
                <w:lang w:eastAsia="ro-RO"/>
              </w:rPr>
            </w:pPr>
          </w:p>
        </w:tc>
      </w:tr>
      <w:tr w:rsidR="00066AAA" w:rsidRPr="00B31B47" w14:paraId="416495C5" w14:textId="77777777" w:rsidTr="00F776FC">
        <w:trPr>
          <w:trHeight w:val="242"/>
        </w:trPr>
        <w:tc>
          <w:tcPr>
            <w:tcW w:w="3936" w:type="dxa"/>
          </w:tcPr>
          <w:p w14:paraId="5E260735" w14:textId="77777777" w:rsidR="00066AAA" w:rsidRPr="00B31B47" w:rsidRDefault="00066AAA" w:rsidP="00066AAA">
            <w:pPr>
              <w:rPr>
                <w:rFonts w:ascii="Trebuchet MS" w:hAnsi="Trebuchet MS" w:cs="Arial"/>
                <w:sz w:val="18"/>
                <w:szCs w:val="18"/>
                <w:lang w:eastAsia="ro-RO"/>
              </w:rPr>
            </w:pPr>
            <w:r w:rsidRPr="00B31B47">
              <w:rPr>
                <w:rFonts w:ascii="Trebuchet MS" w:hAnsi="Trebuchet MS" w:cs="Arial"/>
                <w:sz w:val="18"/>
                <w:szCs w:val="18"/>
                <w:lang w:eastAsia="ro-RO"/>
              </w:rPr>
              <w:t>Cod SMIS</w:t>
            </w:r>
          </w:p>
        </w:tc>
        <w:tc>
          <w:tcPr>
            <w:tcW w:w="6252" w:type="dxa"/>
          </w:tcPr>
          <w:p w14:paraId="73EF60E1" w14:textId="77777777" w:rsidR="00066AAA" w:rsidRPr="00B31B47" w:rsidRDefault="00066AAA" w:rsidP="00066AAA">
            <w:pPr>
              <w:rPr>
                <w:rFonts w:ascii="Trebuchet MS" w:hAnsi="Trebuchet MS" w:cs="Arial"/>
                <w:b/>
                <w:sz w:val="18"/>
                <w:szCs w:val="18"/>
                <w:lang w:eastAsia="ro-RO"/>
              </w:rPr>
            </w:pPr>
          </w:p>
        </w:tc>
      </w:tr>
      <w:tr w:rsidR="00066AAA" w:rsidRPr="00B31B47" w14:paraId="38633936" w14:textId="77777777" w:rsidTr="00F776FC">
        <w:trPr>
          <w:trHeight w:val="242"/>
        </w:trPr>
        <w:tc>
          <w:tcPr>
            <w:tcW w:w="3936" w:type="dxa"/>
          </w:tcPr>
          <w:p w14:paraId="4AD26E1F" w14:textId="77777777" w:rsidR="00066AAA" w:rsidRPr="00B31B47" w:rsidRDefault="00066AAA" w:rsidP="00066AAA">
            <w:pPr>
              <w:rPr>
                <w:rFonts w:ascii="Trebuchet MS" w:hAnsi="Trebuchet MS" w:cs="Arial"/>
                <w:sz w:val="18"/>
                <w:szCs w:val="18"/>
                <w:lang w:eastAsia="ro-RO"/>
              </w:rPr>
            </w:pPr>
            <w:r w:rsidRPr="00B31B47">
              <w:rPr>
                <w:rFonts w:ascii="Trebuchet MS" w:hAnsi="Trebuchet MS" w:cs="Arial"/>
                <w:sz w:val="18"/>
                <w:szCs w:val="18"/>
                <w:lang w:eastAsia="ro-RO"/>
              </w:rPr>
              <w:t xml:space="preserve">Contract de </w:t>
            </w:r>
            <w:proofErr w:type="spellStart"/>
            <w:r w:rsidRPr="00B31B47">
              <w:rPr>
                <w:rFonts w:ascii="Trebuchet MS" w:hAnsi="Trebuchet MS" w:cs="Arial"/>
                <w:sz w:val="18"/>
                <w:szCs w:val="18"/>
                <w:lang w:eastAsia="ro-RO"/>
              </w:rPr>
              <w:t>finantare</w:t>
            </w:r>
            <w:proofErr w:type="spellEnd"/>
            <w:r w:rsidRPr="00B31B47">
              <w:rPr>
                <w:rFonts w:ascii="Trebuchet MS" w:hAnsi="Trebuchet MS" w:cs="Arial"/>
                <w:sz w:val="18"/>
                <w:szCs w:val="18"/>
                <w:lang w:eastAsia="ro-RO"/>
              </w:rPr>
              <w:t xml:space="preserve"> nr.</w:t>
            </w:r>
          </w:p>
        </w:tc>
        <w:tc>
          <w:tcPr>
            <w:tcW w:w="6252" w:type="dxa"/>
          </w:tcPr>
          <w:p w14:paraId="05D78703" w14:textId="77777777" w:rsidR="00066AAA" w:rsidRPr="00B31B47" w:rsidRDefault="00066AAA" w:rsidP="00066AAA">
            <w:pPr>
              <w:rPr>
                <w:rFonts w:ascii="Trebuchet MS" w:hAnsi="Trebuchet MS" w:cs="Arial"/>
                <w:b/>
                <w:sz w:val="18"/>
                <w:szCs w:val="18"/>
                <w:lang w:eastAsia="ro-RO"/>
              </w:rPr>
            </w:pPr>
          </w:p>
        </w:tc>
      </w:tr>
    </w:tbl>
    <w:p w14:paraId="51968C28" w14:textId="77777777" w:rsidR="00C916A3" w:rsidRPr="00B31B47" w:rsidRDefault="00C916A3" w:rsidP="00376CFE">
      <w:pPr>
        <w:rPr>
          <w:rFonts w:ascii="Trebuchet MS" w:hAnsi="Trebuchet MS" w:cs="Calibri"/>
          <w:sz w:val="18"/>
          <w:szCs w:val="18"/>
        </w:rPr>
      </w:pPr>
    </w:p>
    <w:p w14:paraId="178BB592" w14:textId="77777777" w:rsidR="0009018B" w:rsidRPr="00B31B47" w:rsidRDefault="00066AAA" w:rsidP="00E70789">
      <w:pPr>
        <w:jc w:val="center"/>
        <w:rPr>
          <w:rFonts w:ascii="Trebuchet MS" w:hAnsi="Trebuchet MS" w:cs="Calibri"/>
          <w:b/>
          <w:sz w:val="18"/>
          <w:szCs w:val="18"/>
        </w:rPr>
      </w:pPr>
      <w:r w:rsidRPr="00B31B47">
        <w:rPr>
          <w:rFonts w:ascii="Trebuchet MS" w:hAnsi="Trebuchet MS"/>
          <w:b/>
          <w:color w:val="000000"/>
          <w:sz w:val="18"/>
          <w:szCs w:val="18"/>
          <w:shd w:val="clear" w:color="auto" w:fill="FFFFFF"/>
        </w:rPr>
        <w:t>RAPORT PRIVIND VIZITA LA FAȚA LOCULUI ÎN PERIOADA DE IMPLEMENTARE nr.</w:t>
      </w:r>
    </w:p>
    <w:p w14:paraId="65C1701D" w14:textId="77777777" w:rsidR="0009018B" w:rsidRPr="00B31B47" w:rsidRDefault="0009018B" w:rsidP="00376CFE">
      <w:pPr>
        <w:rPr>
          <w:rFonts w:ascii="Trebuchet MS" w:hAnsi="Trebuchet MS" w:cs="Calibri"/>
          <w:sz w:val="18"/>
          <w:szCs w:val="18"/>
        </w:rPr>
      </w:pPr>
    </w:p>
    <w:p w14:paraId="48F6ECB7" w14:textId="77777777" w:rsidR="00066AAA" w:rsidRPr="00B31B47" w:rsidRDefault="00066AAA" w:rsidP="00376CFE">
      <w:pPr>
        <w:rPr>
          <w:rStyle w:val="spar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B31B47">
        <w:rPr>
          <w:rStyle w:val="spar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  <w:t>Data vizitei:</w:t>
      </w:r>
    </w:p>
    <w:p w14:paraId="43E3FCB3" w14:textId="77777777" w:rsidR="00066AAA" w:rsidRPr="00B31B47" w:rsidRDefault="00066AAA" w:rsidP="00376CFE">
      <w:pPr>
        <w:rPr>
          <w:rStyle w:val="spar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B31B47">
        <w:rPr>
          <w:rStyle w:val="spar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  <w:t>Participanți la vizita la fața locului:</w:t>
      </w:r>
    </w:p>
    <w:p w14:paraId="1C623F2A" w14:textId="77777777" w:rsidR="00066AAA" w:rsidRPr="00B31B47" w:rsidRDefault="00066AAA" w:rsidP="00376CFE">
      <w:pPr>
        <w:rPr>
          <w:rStyle w:val="spar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B31B47">
        <w:rPr>
          <w:rStyle w:val="spar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  <w:t>Scopul vizitei:</w:t>
      </w:r>
    </w:p>
    <w:p w14:paraId="001DE376" w14:textId="77777777" w:rsidR="0009018B" w:rsidRPr="00B31B47" w:rsidRDefault="00066AAA" w:rsidP="00376CFE">
      <w:pPr>
        <w:rPr>
          <w:rFonts w:ascii="Trebuchet MS" w:hAnsi="Trebuchet MS" w:cs="Calibri"/>
          <w:sz w:val="18"/>
          <w:szCs w:val="18"/>
        </w:rPr>
      </w:pPr>
      <w:r w:rsidRPr="00B31B47">
        <w:rPr>
          <w:rStyle w:val="spar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  <w:t>Document în baza căruia se desfășoară vizita: decizie/notificare nr./data</w:t>
      </w:r>
    </w:p>
    <w:p w14:paraId="15ABD7FF" w14:textId="77777777" w:rsidR="0009018B" w:rsidRPr="00B31B47" w:rsidRDefault="0009018B" w:rsidP="00376CFE">
      <w:pPr>
        <w:rPr>
          <w:rFonts w:ascii="Trebuchet MS" w:hAnsi="Trebuchet MS" w:cs="Calibri"/>
          <w:sz w:val="18"/>
          <w:szCs w:val="18"/>
        </w:rPr>
      </w:pPr>
    </w:p>
    <w:p w14:paraId="7C8A18F7" w14:textId="77777777" w:rsidR="005C6295" w:rsidRPr="00B31B47" w:rsidRDefault="005C6295" w:rsidP="005C6295">
      <w:pPr>
        <w:rPr>
          <w:rFonts w:ascii="Trebuchet MS" w:hAnsi="Trebuchet MS" w:cs="Arial"/>
          <w:b/>
          <w:sz w:val="18"/>
          <w:szCs w:val="18"/>
        </w:rPr>
      </w:pPr>
      <w:r w:rsidRPr="00B31B47">
        <w:rPr>
          <w:rFonts w:ascii="Trebuchet MS" w:hAnsi="Trebuchet MS" w:cs="Arial"/>
          <w:b/>
          <w:sz w:val="18"/>
          <w:szCs w:val="18"/>
        </w:rPr>
        <w:t>A.</w:t>
      </w:r>
      <w:r w:rsidRPr="00B31B47">
        <w:rPr>
          <w:rFonts w:ascii="Trebuchet MS" w:hAnsi="Trebuchet MS" w:cs="Arial"/>
          <w:b/>
          <w:sz w:val="18"/>
          <w:szCs w:val="18"/>
        </w:rPr>
        <w:tab/>
        <w:t>Prezentare generala</w:t>
      </w:r>
    </w:p>
    <w:p w14:paraId="58ECC74D" w14:textId="77777777" w:rsidR="005C6295" w:rsidRPr="00B31B47" w:rsidRDefault="005C6295" w:rsidP="005C6295">
      <w:pPr>
        <w:rPr>
          <w:rFonts w:ascii="Trebuchet MS" w:hAnsi="Trebuchet MS" w:cs="Arial"/>
          <w:b/>
          <w:sz w:val="18"/>
          <w:szCs w:val="1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6252"/>
      </w:tblGrid>
      <w:tr w:rsidR="005C6295" w:rsidRPr="00B31B47" w14:paraId="0FAAC484" w14:textId="77777777" w:rsidTr="00F776FC">
        <w:trPr>
          <w:trHeight w:val="242"/>
        </w:trPr>
        <w:tc>
          <w:tcPr>
            <w:tcW w:w="3936" w:type="dxa"/>
          </w:tcPr>
          <w:p w14:paraId="0EA6C5E5" w14:textId="77777777" w:rsidR="005C6295" w:rsidRPr="00B31B47" w:rsidRDefault="005C6295" w:rsidP="00F776FC">
            <w:pPr>
              <w:ind w:right="-108"/>
              <w:rPr>
                <w:rFonts w:ascii="Trebuchet MS" w:hAnsi="Trebuchet MS" w:cs="Arial"/>
                <w:sz w:val="18"/>
                <w:szCs w:val="18"/>
              </w:rPr>
            </w:pPr>
            <w:r w:rsidRPr="00B31B47">
              <w:rPr>
                <w:rFonts w:ascii="Trebuchet MS" w:hAnsi="Trebuchet MS" w:cs="Arial"/>
                <w:sz w:val="18"/>
                <w:szCs w:val="18"/>
              </w:rPr>
              <w:t>Denumire proiect</w:t>
            </w:r>
          </w:p>
        </w:tc>
        <w:tc>
          <w:tcPr>
            <w:tcW w:w="6252" w:type="dxa"/>
          </w:tcPr>
          <w:p w14:paraId="2F028B67" w14:textId="77777777" w:rsidR="005C6295" w:rsidRPr="00B31B47" w:rsidRDefault="005C6295" w:rsidP="00F776FC">
            <w:pPr>
              <w:rPr>
                <w:rFonts w:ascii="Trebuchet MS" w:hAnsi="Trebuchet MS" w:cs="Arial"/>
                <w:b/>
                <w:sz w:val="18"/>
                <w:szCs w:val="18"/>
              </w:rPr>
            </w:pPr>
          </w:p>
        </w:tc>
      </w:tr>
      <w:tr w:rsidR="005C6295" w:rsidRPr="00B31B47" w14:paraId="12750AC1" w14:textId="77777777" w:rsidTr="00F776FC">
        <w:trPr>
          <w:trHeight w:val="242"/>
        </w:trPr>
        <w:tc>
          <w:tcPr>
            <w:tcW w:w="3936" w:type="dxa"/>
          </w:tcPr>
          <w:p w14:paraId="2541A41E" w14:textId="77777777" w:rsidR="005C6295" w:rsidRPr="00B31B47" w:rsidRDefault="005C6295" w:rsidP="00F776FC">
            <w:pPr>
              <w:ind w:right="-108"/>
              <w:rPr>
                <w:rFonts w:ascii="Trebuchet MS" w:hAnsi="Trebuchet MS" w:cs="Arial"/>
                <w:sz w:val="18"/>
                <w:szCs w:val="18"/>
              </w:rPr>
            </w:pPr>
            <w:r w:rsidRPr="00B31B47">
              <w:rPr>
                <w:rFonts w:ascii="Trebuchet MS" w:hAnsi="Trebuchet MS" w:cs="Arial"/>
                <w:sz w:val="18"/>
                <w:szCs w:val="18"/>
              </w:rPr>
              <w:t>Tip proiect</w:t>
            </w:r>
          </w:p>
        </w:tc>
        <w:tc>
          <w:tcPr>
            <w:tcW w:w="6252" w:type="dxa"/>
          </w:tcPr>
          <w:p w14:paraId="6241D429" w14:textId="77777777" w:rsidR="005C6295" w:rsidRPr="00B31B47" w:rsidRDefault="005C6295" w:rsidP="00F776FC">
            <w:pPr>
              <w:rPr>
                <w:rFonts w:ascii="Trebuchet MS" w:hAnsi="Trebuchet MS" w:cs="Arial"/>
                <w:b/>
                <w:sz w:val="18"/>
                <w:szCs w:val="18"/>
              </w:rPr>
            </w:pPr>
          </w:p>
        </w:tc>
      </w:tr>
      <w:tr w:rsidR="005C6295" w:rsidRPr="00B31B47" w14:paraId="0E72AEF9" w14:textId="77777777" w:rsidTr="00F776FC">
        <w:trPr>
          <w:trHeight w:val="242"/>
        </w:trPr>
        <w:tc>
          <w:tcPr>
            <w:tcW w:w="3936" w:type="dxa"/>
          </w:tcPr>
          <w:p w14:paraId="2F2A4A22" w14:textId="77777777" w:rsidR="005C6295" w:rsidRPr="00B31B47" w:rsidRDefault="005C6295" w:rsidP="00F776FC">
            <w:pPr>
              <w:ind w:right="-108"/>
              <w:rPr>
                <w:rFonts w:ascii="Trebuchet MS" w:hAnsi="Trebuchet MS" w:cs="Arial"/>
                <w:sz w:val="18"/>
                <w:szCs w:val="18"/>
              </w:rPr>
            </w:pPr>
            <w:r w:rsidRPr="00B31B47">
              <w:rPr>
                <w:rFonts w:ascii="Trebuchet MS" w:hAnsi="Trebuchet MS" w:cs="Arial"/>
                <w:sz w:val="18"/>
                <w:szCs w:val="18"/>
              </w:rPr>
              <w:t xml:space="preserve">Nr. contract de </w:t>
            </w:r>
            <w:proofErr w:type="spellStart"/>
            <w:r w:rsidRPr="00B31B47">
              <w:rPr>
                <w:rFonts w:ascii="Trebuchet MS" w:hAnsi="Trebuchet MS" w:cs="Arial"/>
                <w:sz w:val="18"/>
                <w:szCs w:val="18"/>
              </w:rPr>
              <w:t>finantare</w:t>
            </w:r>
            <w:proofErr w:type="spellEnd"/>
          </w:p>
        </w:tc>
        <w:tc>
          <w:tcPr>
            <w:tcW w:w="6252" w:type="dxa"/>
          </w:tcPr>
          <w:p w14:paraId="046AC0CA" w14:textId="77777777" w:rsidR="005C6295" w:rsidRPr="00B31B47" w:rsidRDefault="005C6295" w:rsidP="00F776FC">
            <w:pPr>
              <w:rPr>
                <w:rFonts w:ascii="Trebuchet MS" w:hAnsi="Trebuchet MS" w:cs="Arial"/>
                <w:b/>
                <w:sz w:val="18"/>
                <w:szCs w:val="18"/>
              </w:rPr>
            </w:pPr>
          </w:p>
        </w:tc>
      </w:tr>
      <w:tr w:rsidR="005C6295" w:rsidRPr="00B31B47" w14:paraId="38D15D22" w14:textId="77777777" w:rsidTr="00F776FC">
        <w:trPr>
          <w:trHeight w:val="260"/>
        </w:trPr>
        <w:tc>
          <w:tcPr>
            <w:tcW w:w="3936" w:type="dxa"/>
          </w:tcPr>
          <w:p w14:paraId="60AF32AA" w14:textId="77777777" w:rsidR="005C6295" w:rsidRPr="00B31B47" w:rsidRDefault="005C6295" w:rsidP="00F776FC">
            <w:pPr>
              <w:rPr>
                <w:rFonts w:ascii="Trebuchet MS" w:hAnsi="Trebuchet MS" w:cs="Arial"/>
                <w:sz w:val="18"/>
                <w:szCs w:val="18"/>
              </w:rPr>
            </w:pPr>
            <w:r w:rsidRPr="00B31B47">
              <w:rPr>
                <w:rFonts w:ascii="Trebuchet MS" w:hAnsi="Trebuchet MS" w:cs="Arial"/>
                <w:sz w:val="18"/>
                <w:szCs w:val="18"/>
              </w:rPr>
              <w:t>Perioada de raportare</w:t>
            </w:r>
          </w:p>
        </w:tc>
        <w:tc>
          <w:tcPr>
            <w:tcW w:w="6252" w:type="dxa"/>
          </w:tcPr>
          <w:p w14:paraId="3C37840B" w14:textId="77777777" w:rsidR="005C6295" w:rsidRPr="00B31B47" w:rsidRDefault="005C6295" w:rsidP="00F776FC">
            <w:pPr>
              <w:rPr>
                <w:rFonts w:ascii="Trebuchet MS" w:hAnsi="Trebuchet MS" w:cs="Arial"/>
                <w:b/>
                <w:sz w:val="18"/>
                <w:szCs w:val="18"/>
              </w:rPr>
            </w:pPr>
          </w:p>
        </w:tc>
      </w:tr>
      <w:tr w:rsidR="005C6295" w:rsidRPr="00B31B47" w14:paraId="2ED2C158" w14:textId="77777777" w:rsidTr="00F776FC">
        <w:trPr>
          <w:trHeight w:val="260"/>
        </w:trPr>
        <w:tc>
          <w:tcPr>
            <w:tcW w:w="3936" w:type="dxa"/>
          </w:tcPr>
          <w:p w14:paraId="52EEB199" w14:textId="77777777" w:rsidR="005C6295" w:rsidRPr="00B31B47" w:rsidRDefault="005C6295" w:rsidP="00F776FC">
            <w:pPr>
              <w:rPr>
                <w:rFonts w:ascii="Trebuchet MS" w:hAnsi="Trebuchet MS" w:cs="Arial"/>
                <w:sz w:val="18"/>
                <w:szCs w:val="18"/>
              </w:rPr>
            </w:pPr>
            <w:r w:rsidRPr="00B31B47">
              <w:rPr>
                <w:rFonts w:ascii="Trebuchet MS" w:hAnsi="Trebuchet MS" w:cs="Arial"/>
                <w:sz w:val="18"/>
                <w:szCs w:val="18"/>
              </w:rPr>
              <w:t xml:space="preserve">Data de începere a perioadei de implementare </w:t>
            </w:r>
          </w:p>
        </w:tc>
        <w:tc>
          <w:tcPr>
            <w:tcW w:w="6252" w:type="dxa"/>
          </w:tcPr>
          <w:p w14:paraId="2A202907" w14:textId="77777777" w:rsidR="005C6295" w:rsidRPr="00B31B47" w:rsidRDefault="005C6295" w:rsidP="00F776FC">
            <w:pPr>
              <w:rPr>
                <w:rFonts w:ascii="Trebuchet MS" w:hAnsi="Trebuchet MS" w:cs="Arial"/>
                <w:b/>
                <w:sz w:val="18"/>
                <w:szCs w:val="18"/>
              </w:rPr>
            </w:pPr>
          </w:p>
        </w:tc>
      </w:tr>
      <w:tr w:rsidR="005C6295" w:rsidRPr="00B31B47" w14:paraId="6F03C957" w14:textId="77777777" w:rsidTr="00F776FC">
        <w:trPr>
          <w:trHeight w:val="260"/>
        </w:trPr>
        <w:tc>
          <w:tcPr>
            <w:tcW w:w="3936" w:type="dxa"/>
          </w:tcPr>
          <w:p w14:paraId="6650119A" w14:textId="77777777" w:rsidR="005C6295" w:rsidRPr="00B31B47" w:rsidRDefault="005C6295" w:rsidP="00F776FC">
            <w:pPr>
              <w:rPr>
                <w:rFonts w:ascii="Trebuchet MS" w:hAnsi="Trebuchet MS" w:cs="Arial"/>
                <w:sz w:val="18"/>
                <w:szCs w:val="18"/>
              </w:rPr>
            </w:pPr>
            <w:r w:rsidRPr="00B31B47">
              <w:rPr>
                <w:rFonts w:ascii="Trebuchet MS" w:hAnsi="Trebuchet MS" w:cs="Arial"/>
                <w:sz w:val="18"/>
                <w:szCs w:val="18"/>
              </w:rPr>
              <w:t xml:space="preserve">Data de finalizare a perioadei de implementare </w:t>
            </w:r>
          </w:p>
        </w:tc>
        <w:tc>
          <w:tcPr>
            <w:tcW w:w="6252" w:type="dxa"/>
          </w:tcPr>
          <w:p w14:paraId="28C02979" w14:textId="77777777" w:rsidR="005C6295" w:rsidRPr="00B31B47" w:rsidRDefault="005C6295" w:rsidP="00F776FC">
            <w:pPr>
              <w:rPr>
                <w:rFonts w:ascii="Trebuchet MS" w:hAnsi="Trebuchet MS" w:cs="Arial"/>
                <w:b/>
                <w:sz w:val="18"/>
                <w:szCs w:val="18"/>
              </w:rPr>
            </w:pPr>
          </w:p>
        </w:tc>
      </w:tr>
    </w:tbl>
    <w:p w14:paraId="7F500C42" w14:textId="77777777" w:rsidR="005C6295" w:rsidRPr="00B31B47" w:rsidRDefault="005C6295" w:rsidP="005C6295">
      <w:pPr>
        <w:rPr>
          <w:rFonts w:ascii="Trebuchet MS" w:hAnsi="Trebuchet MS" w:cs="Arial"/>
          <w:b/>
          <w:sz w:val="18"/>
          <w:szCs w:val="18"/>
        </w:rPr>
      </w:pPr>
    </w:p>
    <w:p w14:paraId="3CF33158" w14:textId="77777777" w:rsidR="005C6295" w:rsidRPr="00B31B47" w:rsidRDefault="005C6295" w:rsidP="005C6295">
      <w:pPr>
        <w:rPr>
          <w:rFonts w:ascii="Trebuchet MS" w:hAnsi="Trebuchet MS" w:cs="Arial"/>
          <w:b/>
          <w:sz w:val="18"/>
          <w:szCs w:val="18"/>
        </w:rPr>
      </w:pPr>
      <w:bookmarkStart w:id="0" w:name="_Hlk134957316"/>
      <w:r w:rsidRPr="00B31B47">
        <w:rPr>
          <w:rFonts w:ascii="Trebuchet MS" w:hAnsi="Trebuchet MS" w:cs="Arial"/>
          <w:b/>
          <w:sz w:val="18"/>
          <w:szCs w:val="18"/>
        </w:rPr>
        <w:t>B.</w:t>
      </w:r>
      <w:r w:rsidRPr="00B31B47">
        <w:rPr>
          <w:rFonts w:ascii="Trebuchet MS" w:hAnsi="Trebuchet MS" w:cs="Arial"/>
          <w:b/>
          <w:sz w:val="18"/>
          <w:szCs w:val="18"/>
        </w:rPr>
        <w:tab/>
        <w:t>Detalii despre beneficiar</w:t>
      </w:r>
    </w:p>
    <w:bookmarkEnd w:id="0"/>
    <w:p w14:paraId="58B8D010" w14:textId="77777777" w:rsidR="005C6295" w:rsidRPr="00B31B47" w:rsidRDefault="005C6295" w:rsidP="005C6295">
      <w:pPr>
        <w:rPr>
          <w:rFonts w:ascii="Trebuchet MS" w:hAnsi="Trebuchet MS" w:cs="Arial"/>
          <w:b/>
          <w:sz w:val="18"/>
          <w:szCs w:val="1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6252"/>
      </w:tblGrid>
      <w:tr w:rsidR="005C6295" w:rsidRPr="00B31B47" w14:paraId="427D3F7C" w14:textId="77777777" w:rsidTr="00F776FC">
        <w:trPr>
          <w:trHeight w:val="260"/>
        </w:trPr>
        <w:tc>
          <w:tcPr>
            <w:tcW w:w="3936" w:type="dxa"/>
          </w:tcPr>
          <w:p w14:paraId="4512E083" w14:textId="77777777" w:rsidR="005C6295" w:rsidRPr="00B31B47" w:rsidRDefault="005C6295" w:rsidP="00F776FC">
            <w:pPr>
              <w:rPr>
                <w:rFonts w:ascii="Trebuchet MS" w:hAnsi="Trebuchet MS" w:cs="Arial"/>
                <w:sz w:val="18"/>
                <w:szCs w:val="18"/>
              </w:rPr>
            </w:pPr>
          </w:p>
          <w:p w14:paraId="003BCE3F" w14:textId="77777777" w:rsidR="005C6295" w:rsidRPr="00B31B47" w:rsidRDefault="005C6295" w:rsidP="00F776FC">
            <w:pPr>
              <w:rPr>
                <w:rFonts w:ascii="Trebuchet MS" w:hAnsi="Trebuchet MS" w:cs="Arial"/>
                <w:sz w:val="18"/>
                <w:szCs w:val="18"/>
              </w:rPr>
            </w:pPr>
            <w:r w:rsidRPr="00B31B47">
              <w:rPr>
                <w:rFonts w:ascii="Trebuchet MS" w:hAnsi="Trebuchet MS" w:cs="Arial"/>
                <w:sz w:val="18"/>
                <w:szCs w:val="18"/>
              </w:rPr>
              <w:t>Beneficiar</w:t>
            </w:r>
          </w:p>
        </w:tc>
        <w:tc>
          <w:tcPr>
            <w:tcW w:w="6252" w:type="dxa"/>
          </w:tcPr>
          <w:p w14:paraId="1163F366" w14:textId="77777777" w:rsidR="005C6295" w:rsidRPr="00B31B47" w:rsidRDefault="005C6295" w:rsidP="00F776FC">
            <w:pPr>
              <w:rPr>
                <w:rFonts w:ascii="Trebuchet MS" w:hAnsi="Trebuchet MS" w:cs="Arial"/>
                <w:b/>
                <w:sz w:val="18"/>
                <w:szCs w:val="18"/>
              </w:rPr>
            </w:pPr>
          </w:p>
        </w:tc>
      </w:tr>
      <w:tr w:rsidR="005C6295" w:rsidRPr="00B31B47" w14:paraId="51D16828" w14:textId="77777777" w:rsidTr="00F776FC">
        <w:trPr>
          <w:trHeight w:val="260"/>
        </w:trPr>
        <w:tc>
          <w:tcPr>
            <w:tcW w:w="3936" w:type="dxa"/>
          </w:tcPr>
          <w:p w14:paraId="59F95F6E" w14:textId="77777777" w:rsidR="005C6295" w:rsidRPr="00B31B47" w:rsidRDefault="005C6295" w:rsidP="00F776FC">
            <w:pPr>
              <w:rPr>
                <w:rFonts w:ascii="Trebuchet MS" w:hAnsi="Trebuchet MS" w:cs="Arial"/>
                <w:sz w:val="18"/>
                <w:szCs w:val="18"/>
              </w:rPr>
            </w:pPr>
            <w:r w:rsidRPr="00B31B47">
              <w:rPr>
                <w:rFonts w:ascii="Trebuchet MS" w:hAnsi="Trebuchet MS" w:cs="Arial"/>
                <w:sz w:val="18"/>
                <w:szCs w:val="18"/>
              </w:rPr>
              <w:t xml:space="preserve">Adresa / sediu (strada, număr, cod </w:t>
            </w:r>
            <w:proofErr w:type="spellStart"/>
            <w:r w:rsidRPr="00B31B47">
              <w:rPr>
                <w:rFonts w:ascii="Trebuchet MS" w:hAnsi="Trebuchet MS" w:cs="Arial"/>
                <w:sz w:val="18"/>
                <w:szCs w:val="18"/>
              </w:rPr>
              <w:t>poştal</w:t>
            </w:r>
            <w:proofErr w:type="spellEnd"/>
            <w:r w:rsidRPr="00B31B47">
              <w:rPr>
                <w:rFonts w:ascii="Trebuchet MS" w:hAnsi="Trebuchet MS" w:cs="Arial"/>
                <w:sz w:val="18"/>
                <w:szCs w:val="18"/>
              </w:rPr>
              <w:t xml:space="preserve">, localitate, municipiu, </w:t>
            </w:r>
            <w:proofErr w:type="spellStart"/>
            <w:r w:rsidRPr="00B31B47">
              <w:rPr>
                <w:rFonts w:ascii="Trebuchet MS" w:hAnsi="Trebuchet MS" w:cs="Arial"/>
                <w:sz w:val="18"/>
                <w:szCs w:val="18"/>
              </w:rPr>
              <w:t>judeţ</w:t>
            </w:r>
            <w:proofErr w:type="spellEnd"/>
          </w:p>
          <w:p w14:paraId="4ECED3C7" w14:textId="77777777" w:rsidR="005C6295" w:rsidRPr="00B31B47" w:rsidRDefault="005C6295" w:rsidP="00F776FC">
            <w:pPr>
              <w:rPr>
                <w:rFonts w:ascii="Trebuchet MS" w:hAnsi="Trebuchet MS" w:cs="Arial"/>
                <w:i/>
                <w:sz w:val="18"/>
                <w:szCs w:val="18"/>
              </w:rPr>
            </w:pPr>
          </w:p>
        </w:tc>
        <w:tc>
          <w:tcPr>
            <w:tcW w:w="6252" w:type="dxa"/>
          </w:tcPr>
          <w:p w14:paraId="6F9F6ACF" w14:textId="77777777" w:rsidR="005C6295" w:rsidRPr="00B31B47" w:rsidRDefault="005C6295" w:rsidP="00F776FC">
            <w:pPr>
              <w:rPr>
                <w:rFonts w:ascii="Trebuchet MS" w:hAnsi="Trebuchet MS" w:cs="Arial"/>
                <w:b/>
                <w:sz w:val="18"/>
                <w:szCs w:val="18"/>
              </w:rPr>
            </w:pPr>
          </w:p>
        </w:tc>
      </w:tr>
      <w:tr w:rsidR="005C6295" w:rsidRPr="00B31B47" w14:paraId="4976A61D" w14:textId="77777777" w:rsidTr="00F776FC">
        <w:trPr>
          <w:trHeight w:val="260"/>
        </w:trPr>
        <w:tc>
          <w:tcPr>
            <w:tcW w:w="3936" w:type="dxa"/>
          </w:tcPr>
          <w:p w14:paraId="6995A22B" w14:textId="77777777" w:rsidR="005C6295" w:rsidRPr="00B31B47" w:rsidRDefault="005C6295" w:rsidP="00F776FC">
            <w:pPr>
              <w:rPr>
                <w:rFonts w:ascii="Trebuchet MS" w:hAnsi="Trebuchet MS" w:cs="Arial"/>
                <w:sz w:val="18"/>
                <w:szCs w:val="18"/>
              </w:rPr>
            </w:pPr>
            <w:r w:rsidRPr="00B31B47">
              <w:rPr>
                <w:rFonts w:ascii="Trebuchet MS" w:hAnsi="Trebuchet MS" w:cs="Arial"/>
                <w:sz w:val="18"/>
                <w:szCs w:val="18"/>
              </w:rPr>
              <w:t>Tel.</w:t>
            </w:r>
          </w:p>
          <w:p w14:paraId="2C7B2B15" w14:textId="77777777" w:rsidR="005C6295" w:rsidRPr="00B31B47" w:rsidRDefault="005C6295" w:rsidP="00F776FC">
            <w:pPr>
              <w:rPr>
                <w:rFonts w:ascii="Trebuchet MS" w:hAnsi="Trebuchet MS" w:cs="Arial"/>
                <w:sz w:val="18"/>
                <w:szCs w:val="18"/>
              </w:rPr>
            </w:pPr>
            <w:r w:rsidRPr="00B31B47">
              <w:rPr>
                <w:rFonts w:ascii="Trebuchet MS" w:hAnsi="Trebuchet MS" w:cs="Arial"/>
                <w:sz w:val="18"/>
                <w:szCs w:val="18"/>
              </w:rPr>
              <w:t xml:space="preserve">Fax </w:t>
            </w:r>
          </w:p>
          <w:p w14:paraId="0C3087D8" w14:textId="77777777" w:rsidR="005C6295" w:rsidRPr="00B31B47" w:rsidRDefault="005C6295" w:rsidP="00F776FC">
            <w:pPr>
              <w:rPr>
                <w:rFonts w:ascii="Trebuchet MS" w:hAnsi="Trebuchet MS" w:cs="Arial"/>
                <w:i/>
                <w:sz w:val="18"/>
                <w:szCs w:val="18"/>
              </w:rPr>
            </w:pPr>
            <w:r w:rsidRPr="00B31B47">
              <w:rPr>
                <w:rFonts w:ascii="Trebuchet MS" w:hAnsi="Trebuchet MS" w:cs="Arial"/>
                <w:sz w:val="18"/>
                <w:szCs w:val="18"/>
              </w:rPr>
              <w:t>E-mail</w:t>
            </w:r>
          </w:p>
        </w:tc>
        <w:tc>
          <w:tcPr>
            <w:tcW w:w="6252" w:type="dxa"/>
          </w:tcPr>
          <w:p w14:paraId="3CD81A53" w14:textId="77777777" w:rsidR="005C6295" w:rsidRPr="00B31B47" w:rsidRDefault="005C6295" w:rsidP="00F776FC">
            <w:pPr>
              <w:rPr>
                <w:rFonts w:ascii="Trebuchet MS" w:hAnsi="Trebuchet MS" w:cs="Arial"/>
                <w:b/>
                <w:sz w:val="18"/>
                <w:szCs w:val="18"/>
              </w:rPr>
            </w:pPr>
          </w:p>
        </w:tc>
      </w:tr>
      <w:tr w:rsidR="005C6295" w:rsidRPr="00B31B47" w14:paraId="1FABDC5B" w14:textId="77777777" w:rsidTr="00F776FC">
        <w:trPr>
          <w:trHeight w:val="260"/>
        </w:trPr>
        <w:tc>
          <w:tcPr>
            <w:tcW w:w="3936" w:type="dxa"/>
          </w:tcPr>
          <w:p w14:paraId="3AC69070" w14:textId="77777777" w:rsidR="005C6295" w:rsidRPr="00B31B47" w:rsidRDefault="005C6295" w:rsidP="00F776FC">
            <w:pPr>
              <w:rPr>
                <w:rFonts w:ascii="Trebuchet MS" w:hAnsi="Trebuchet MS" w:cs="Arial"/>
                <w:sz w:val="18"/>
                <w:szCs w:val="18"/>
              </w:rPr>
            </w:pPr>
            <w:r w:rsidRPr="00B31B47">
              <w:rPr>
                <w:rFonts w:ascii="Trebuchet MS" w:hAnsi="Trebuchet MS" w:cs="Arial"/>
                <w:sz w:val="18"/>
                <w:szCs w:val="18"/>
              </w:rPr>
              <w:t xml:space="preserve">Manager Proiect  </w:t>
            </w:r>
          </w:p>
          <w:p w14:paraId="67CF76B5" w14:textId="77777777" w:rsidR="00250F15" w:rsidRPr="00B31B47" w:rsidRDefault="00250F15" w:rsidP="00F776FC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6252" w:type="dxa"/>
          </w:tcPr>
          <w:p w14:paraId="1D09E53B" w14:textId="77777777" w:rsidR="005C6295" w:rsidRPr="00B31B47" w:rsidRDefault="005C6295" w:rsidP="00F776FC">
            <w:pPr>
              <w:rPr>
                <w:rFonts w:ascii="Trebuchet MS" w:hAnsi="Trebuchet MS" w:cs="Arial"/>
                <w:b/>
                <w:sz w:val="18"/>
                <w:szCs w:val="18"/>
              </w:rPr>
            </w:pPr>
          </w:p>
        </w:tc>
      </w:tr>
      <w:tr w:rsidR="005C6295" w:rsidRPr="00B31B47" w14:paraId="007496F4" w14:textId="77777777" w:rsidTr="00F776FC">
        <w:trPr>
          <w:trHeight w:val="260"/>
        </w:trPr>
        <w:tc>
          <w:tcPr>
            <w:tcW w:w="3936" w:type="dxa"/>
          </w:tcPr>
          <w:p w14:paraId="1F315352" w14:textId="77777777" w:rsidR="005C6295" w:rsidRPr="00B31B47" w:rsidRDefault="005C6295" w:rsidP="00F776FC">
            <w:pPr>
              <w:rPr>
                <w:rFonts w:ascii="Trebuchet MS" w:hAnsi="Trebuchet MS" w:cs="Arial"/>
                <w:sz w:val="18"/>
                <w:szCs w:val="18"/>
              </w:rPr>
            </w:pPr>
            <w:r w:rsidRPr="00B31B47">
              <w:rPr>
                <w:rFonts w:ascii="Trebuchet MS" w:hAnsi="Trebuchet MS" w:cs="Arial"/>
                <w:sz w:val="18"/>
                <w:szCs w:val="18"/>
              </w:rPr>
              <w:t>Reprezentant legal (nume) (altul decât Managerul Proiectului, daca este cazul</w:t>
            </w:r>
          </w:p>
        </w:tc>
        <w:tc>
          <w:tcPr>
            <w:tcW w:w="6252" w:type="dxa"/>
          </w:tcPr>
          <w:p w14:paraId="42563679" w14:textId="77777777" w:rsidR="005C6295" w:rsidRPr="00B31B47" w:rsidRDefault="005C6295" w:rsidP="00F776FC">
            <w:pPr>
              <w:rPr>
                <w:rFonts w:ascii="Trebuchet MS" w:hAnsi="Trebuchet MS" w:cs="Arial"/>
                <w:b/>
                <w:sz w:val="18"/>
                <w:szCs w:val="18"/>
              </w:rPr>
            </w:pPr>
          </w:p>
        </w:tc>
      </w:tr>
    </w:tbl>
    <w:p w14:paraId="13CFBDB3" w14:textId="77777777" w:rsidR="005C6295" w:rsidRPr="00B31B47" w:rsidRDefault="005C6295" w:rsidP="005C6295">
      <w:pPr>
        <w:rPr>
          <w:rFonts w:ascii="Trebuchet MS" w:hAnsi="Trebuchet MS"/>
          <w:sz w:val="18"/>
          <w:szCs w:val="18"/>
        </w:rPr>
      </w:pPr>
    </w:p>
    <w:p w14:paraId="0A97E62A" w14:textId="77777777" w:rsidR="00250F15" w:rsidRPr="00B31B47" w:rsidRDefault="00250F15" w:rsidP="005C6295">
      <w:pPr>
        <w:rPr>
          <w:rFonts w:ascii="Trebuchet MS" w:hAnsi="Trebuchet MS" w:cs="Arial"/>
          <w:b/>
          <w:sz w:val="18"/>
          <w:szCs w:val="18"/>
        </w:rPr>
      </w:pPr>
    </w:p>
    <w:p w14:paraId="23AD3234" w14:textId="6E9FFC1D" w:rsidR="005C6295" w:rsidRPr="00B31B47" w:rsidRDefault="005C6295" w:rsidP="005C6295">
      <w:pPr>
        <w:rPr>
          <w:rFonts w:ascii="Trebuchet MS" w:hAnsi="Trebuchet MS" w:cs="Arial"/>
          <w:b/>
          <w:sz w:val="18"/>
          <w:szCs w:val="18"/>
        </w:rPr>
      </w:pPr>
      <w:r w:rsidRPr="00B31B47">
        <w:rPr>
          <w:rFonts w:ascii="Trebuchet MS" w:hAnsi="Trebuchet MS" w:cs="Arial"/>
          <w:b/>
          <w:sz w:val="18"/>
          <w:szCs w:val="18"/>
        </w:rPr>
        <w:t>C.</w:t>
      </w:r>
      <w:r w:rsidRPr="00B31B47">
        <w:rPr>
          <w:rFonts w:ascii="Trebuchet MS" w:hAnsi="Trebuchet MS" w:cs="Arial"/>
          <w:b/>
          <w:sz w:val="18"/>
          <w:szCs w:val="18"/>
        </w:rPr>
        <w:tab/>
        <w:t>Rezumatul proiectului</w:t>
      </w:r>
    </w:p>
    <w:p w14:paraId="466BC061" w14:textId="77777777" w:rsidR="005C6295" w:rsidRPr="00B31B47" w:rsidRDefault="005C6295" w:rsidP="005C6295">
      <w:pPr>
        <w:rPr>
          <w:rFonts w:ascii="Trebuchet MS" w:hAnsi="Trebuchet MS"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43"/>
      </w:tblGrid>
      <w:tr w:rsidR="005C6295" w:rsidRPr="00B31B47" w14:paraId="523CC7A5" w14:textId="77777777" w:rsidTr="00F776FC">
        <w:tc>
          <w:tcPr>
            <w:tcW w:w="10319" w:type="dxa"/>
          </w:tcPr>
          <w:p w14:paraId="2EC0365F" w14:textId="77777777" w:rsidR="005C6295" w:rsidRPr="00B31B47" w:rsidRDefault="005C6295" w:rsidP="00F776FC">
            <w:pPr>
              <w:rPr>
                <w:rFonts w:ascii="Trebuchet MS" w:hAnsi="Trebuchet MS" w:cs="Arial"/>
                <w:sz w:val="18"/>
                <w:szCs w:val="18"/>
              </w:rPr>
            </w:pPr>
            <w:bookmarkStart w:id="1" w:name="_Hlk134970929"/>
          </w:p>
          <w:p w14:paraId="1EF2B6AD" w14:textId="77777777" w:rsidR="005C6295" w:rsidRPr="00B31B47" w:rsidRDefault="005C6295" w:rsidP="00F776FC">
            <w:pPr>
              <w:rPr>
                <w:rFonts w:ascii="Trebuchet MS" w:hAnsi="Trebuchet MS" w:cs="Arial"/>
                <w:sz w:val="18"/>
                <w:szCs w:val="18"/>
              </w:rPr>
            </w:pPr>
          </w:p>
          <w:p w14:paraId="6056CE5B" w14:textId="77777777" w:rsidR="005C6295" w:rsidRPr="00B31B47" w:rsidRDefault="005C6295" w:rsidP="00F776FC">
            <w:pPr>
              <w:rPr>
                <w:rFonts w:ascii="Trebuchet MS" w:hAnsi="Trebuchet MS" w:cs="Arial"/>
                <w:sz w:val="18"/>
                <w:szCs w:val="18"/>
              </w:rPr>
            </w:pPr>
          </w:p>
          <w:p w14:paraId="7D376C25" w14:textId="77777777" w:rsidR="005C6295" w:rsidRPr="00B31B47" w:rsidRDefault="00C66657" w:rsidP="00C66657">
            <w:pPr>
              <w:pStyle w:val="Header"/>
              <w:tabs>
                <w:tab w:val="clear" w:pos="4536"/>
                <w:tab w:val="clear" w:pos="9072"/>
                <w:tab w:val="left" w:pos="4103"/>
              </w:tabs>
              <w:rPr>
                <w:rFonts w:ascii="Trebuchet MS" w:hAnsi="Trebuchet MS" w:cs="Arial"/>
                <w:sz w:val="18"/>
                <w:szCs w:val="18"/>
              </w:rPr>
            </w:pPr>
            <w:r w:rsidRPr="00B31B47">
              <w:rPr>
                <w:rFonts w:ascii="Trebuchet MS" w:hAnsi="Trebuchet MS" w:cs="Arial"/>
                <w:sz w:val="18"/>
                <w:szCs w:val="18"/>
              </w:rPr>
              <w:tab/>
            </w:r>
          </w:p>
        </w:tc>
      </w:tr>
      <w:bookmarkEnd w:id="1"/>
    </w:tbl>
    <w:p w14:paraId="00C3D6B1" w14:textId="77777777" w:rsidR="0009018B" w:rsidRPr="00B31B47" w:rsidRDefault="0009018B" w:rsidP="00376CFE">
      <w:pPr>
        <w:rPr>
          <w:rFonts w:ascii="Trebuchet MS" w:hAnsi="Trebuchet MS" w:cs="Calibri"/>
          <w:sz w:val="18"/>
          <w:szCs w:val="18"/>
        </w:rPr>
      </w:pPr>
    </w:p>
    <w:p w14:paraId="740FFE4B" w14:textId="77777777" w:rsidR="00514666" w:rsidRPr="00B31B47" w:rsidRDefault="00514666" w:rsidP="00514666">
      <w:pPr>
        <w:jc w:val="center"/>
        <w:rPr>
          <w:rFonts w:ascii="Trebuchet MS" w:hAnsi="Trebuchet MS" w:cs="Arial"/>
          <w:b/>
          <w:bCs/>
          <w:sz w:val="18"/>
          <w:szCs w:val="18"/>
        </w:rPr>
      </w:pPr>
      <w:r w:rsidRPr="00B31B47">
        <w:rPr>
          <w:rFonts w:ascii="Trebuchet MS" w:hAnsi="Trebuchet MS" w:cs="Arial"/>
          <w:b/>
          <w:bCs/>
          <w:sz w:val="18"/>
          <w:szCs w:val="18"/>
        </w:rPr>
        <w:t>SECTIUNEA I PERIOADA DE IMPLEMENTARE</w:t>
      </w:r>
    </w:p>
    <w:p w14:paraId="249B73B7" w14:textId="77777777" w:rsidR="0009018B" w:rsidRPr="00B31B47" w:rsidRDefault="0009018B" w:rsidP="00376CFE">
      <w:pPr>
        <w:rPr>
          <w:rFonts w:ascii="Trebuchet MS" w:hAnsi="Trebuchet MS" w:cs="Calibri"/>
          <w:sz w:val="18"/>
          <w:szCs w:val="18"/>
        </w:rPr>
      </w:pPr>
    </w:p>
    <w:p w14:paraId="7AB30B38" w14:textId="77777777" w:rsidR="002072AB" w:rsidRPr="00B31B47" w:rsidRDefault="002072AB" w:rsidP="005C6B0B">
      <w:pPr>
        <w:numPr>
          <w:ilvl w:val="0"/>
          <w:numId w:val="6"/>
        </w:numPr>
        <w:rPr>
          <w:rStyle w:val="spctbdy"/>
          <w:rFonts w:ascii="Trebuchet MS" w:hAnsi="Trebuchet MS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B31B47">
        <w:rPr>
          <w:rStyle w:val="spctbdy"/>
          <w:rFonts w:ascii="Trebuchet MS" w:hAnsi="Trebuchet MS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Modificări ale contractului/deciziei de finanțare aprobate pe parcursul perioadei de raportare</w:t>
      </w:r>
    </w:p>
    <w:p w14:paraId="41C25815" w14:textId="77777777" w:rsidR="005C6B0B" w:rsidRPr="00B31B47" w:rsidRDefault="005C6B0B" w:rsidP="005C6B0B">
      <w:pPr>
        <w:ind w:left="720"/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1"/>
        <w:gridCol w:w="2798"/>
        <w:gridCol w:w="4974"/>
      </w:tblGrid>
      <w:tr w:rsidR="005C6B0B" w:rsidRPr="00B31B47" w14:paraId="14578845" w14:textId="77777777" w:rsidTr="00F776FC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57B9F778" w14:textId="77777777" w:rsidR="005C6B0B" w:rsidRPr="00B31B47" w:rsidRDefault="005C6B0B" w:rsidP="005C6B0B">
            <w:pPr>
              <w:jc w:val="both"/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>Aprobate</w:t>
            </w:r>
          </w:p>
        </w:tc>
      </w:tr>
      <w:tr w:rsidR="005C6B0B" w:rsidRPr="00B31B47" w14:paraId="51D22F2C" w14:textId="77777777" w:rsidTr="00F776FC">
        <w:trPr>
          <w:cantSplit/>
          <w:jc w:val="center"/>
        </w:trPr>
        <w:tc>
          <w:tcPr>
            <w:tcW w:w="9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137217" w14:textId="77777777" w:rsidR="005C6B0B" w:rsidRPr="00B31B47" w:rsidRDefault="005C6B0B" w:rsidP="005C6B0B">
            <w:pPr>
              <w:jc w:val="both"/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 xml:space="preserve">Act </w:t>
            </w:r>
            <w:proofErr w:type="spellStart"/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>adiţional</w:t>
            </w:r>
            <w:proofErr w:type="spellEnd"/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0CD0F1" w14:textId="77777777" w:rsidR="005C6B0B" w:rsidRPr="00B31B47" w:rsidRDefault="005C6B0B" w:rsidP="005C6B0B">
            <w:pPr>
              <w:jc w:val="both"/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 xml:space="preserve">Nr. </w:t>
            </w:r>
            <w:proofErr w:type="spellStart"/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>şi</w:t>
            </w:r>
            <w:proofErr w:type="spellEnd"/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 xml:space="preserve"> data ADD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B89FAA" w14:textId="77777777" w:rsidR="005C6B0B" w:rsidRPr="00B31B47" w:rsidRDefault="005C6B0B" w:rsidP="005C6B0B">
            <w:pPr>
              <w:jc w:val="both"/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 xml:space="preserve">Obiect act </w:t>
            </w:r>
            <w:proofErr w:type="spellStart"/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>adiţional</w:t>
            </w:r>
            <w:proofErr w:type="spellEnd"/>
          </w:p>
        </w:tc>
      </w:tr>
      <w:tr w:rsidR="005C6B0B" w:rsidRPr="00B31B47" w14:paraId="6CF091D7" w14:textId="77777777" w:rsidTr="00F776FC">
        <w:trPr>
          <w:cantSplit/>
          <w:jc w:val="center"/>
        </w:trPr>
        <w:tc>
          <w:tcPr>
            <w:tcW w:w="9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92EA" w14:textId="77777777" w:rsidR="005C6B0B" w:rsidRPr="00B31B47" w:rsidRDefault="005C6B0B" w:rsidP="005C6B0B">
            <w:pPr>
              <w:jc w:val="both"/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CC03" w14:textId="77777777" w:rsidR="005C6B0B" w:rsidRPr="00B31B47" w:rsidRDefault="005C6B0B" w:rsidP="005C6B0B">
            <w:pPr>
              <w:jc w:val="both"/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60FE" w14:textId="77777777" w:rsidR="005C6B0B" w:rsidRPr="00B31B47" w:rsidRDefault="005C6B0B" w:rsidP="005C6B0B">
            <w:pPr>
              <w:jc w:val="both"/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</w:tr>
      <w:tr w:rsidR="005C6B0B" w:rsidRPr="00B31B47" w14:paraId="78C99726" w14:textId="77777777" w:rsidTr="00F776FC">
        <w:trPr>
          <w:cantSplit/>
          <w:jc w:val="center"/>
        </w:trPr>
        <w:tc>
          <w:tcPr>
            <w:tcW w:w="9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CD54" w14:textId="77777777" w:rsidR="005C6B0B" w:rsidRPr="00B31B47" w:rsidRDefault="005C6B0B" w:rsidP="005C6B0B">
            <w:pPr>
              <w:jc w:val="both"/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02D6" w14:textId="77777777" w:rsidR="005C6B0B" w:rsidRPr="00B31B47" w:rsidRDefault="005C6B0B" w:rsidP="005C6B0B">
            <w:pPr>
              <w:jc w:val="both"/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6DC2" w14:textId="77777777" w:rsidR="005C6B0B" w:rsidRPr="00B31B47" w:rsidRDefault="005C6B0B" w:rsidP="005C6B0B">
            <w:pPr>
              <w:jc w:val="both"/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</w:tr>
      <w:tr w:rsidR="005C6B0B" w:rsidRPr="00B31B47" w14:paraId="5EE21D94" w14:textId="77777777" w:rsidTr="00F776FC">
        <w:trPr>
          <w:cantSplit/>
          <w:trHeight w:val="400"/>
          <w:jc w:val="center"/>
        </w:trPr>
        <w:tc>
          <w:tcPr>
            <w:tcW w:w="9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B875B4" w14:textId="77777777" w:rsidR="005C6B0B" w:rsidRPr="00B31B47" w:rsidRDefault="005C6B0B" w:rsidP="005C6B0B">
            <w:pPr>
              <w:jc w:val="both"/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>Notificare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885F9F" w14:textId="77777777" w:rsidR="005C6B0B" w:rsidRPr="00B31B47" w:rsidRDefault="005C6B0B" w:rsidP="005C6B0B">
            <w:pPr>
              <w:jc w:val="both"/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 xml:space="preserve">Nr. </w:t>
            </w:r>
            <w:proofErr w:type="spellStart"/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>şi</w:t>
            </w:r>
            <w:proofErr w:type="spellEnd"/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 xml:space="preserve"> data notificare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C91973" w14:textId="77777777" w:rsidR="005C6B0B" w:rsidRPr="00B31B47" w:rsidRDefault="005C6B0B" w:rsidP="005C6B0B">
            <w:pPr>
              <w:jc w:val="both"/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>Obiect notificare</w:t>
            </w:r>
          </w:p>
        </w:tc>
      </w:tr>
      <w:tr w:rsidR="005C6B0B" w:rsidRPr="00B31B47" w14:paraId="078C497D" w14:textId="77777777" w:rsidTr="00F776FC">
        <w:trPr>
          <w:cantSplit/>
          <w:jc w:val="center"/>
        </w:trPr>
        <w:tc>
          <w:tcPr>
            <w:tcW w:w="9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9793" w14:textId="77777777" w:rsidR="005C6B0B" w:rsidRPr="00B31B47" w:rsidRDefault="005C6B0B" w:rsidP="005C6B0B">
            <w:pPr>
              <w:jc w:val="both"/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AFF4" w14:textId="77777777" w:rsidR="005C6B0B" w:rsidRPr="00B31B47" w:rsidRDefault="005C6B0B" w:rsidP="005C6B0B">
            <w:pPr>
              <w:jc w:val="both"/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FD68" w14:textId="77777777" w:rsidR="005C6B0B" w:rsidRPr="00B31B47" w:rsidRDefault="005C6B0B" w:rsidP="005C6B0B">
            <w:pPr>
              <w:jc w:val="both"/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</w:tr>
      <w:tr w:rsidR="005C6B0B" w:rsidRPr="00B31B47" w14:paraId="5206B0F8" w14:textId="77777777" w:rsidTr="00F776FC">
        <w:trPr>
          <w:cantSplit/>
          <w:jc w:val="center"/>
        </w:trPr>
        <w:tc>
          <w:tcPr>
            <w:tcW w:w="9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F78F" w14:textId="77777777" w:rsidR="005C6B0B" w:rsidRPr="00B31B47" w:rsidRDefault="005C6B0B" w:rsidP="005C6B0B">
            <w:pPr>
              <w:jc w:val="both"/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F6CD" w14:textId="77777777" w:rsidR="005C6B0B" w:rsidRPr="00B31B47" w:rsidRDefault="005C6B0B" w:rsidP="005C6B0B">
            <w:pPr>
              <w:jc w:val="both"/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E5C0" w14:textId="77777777" w:rsidR="005C6B0B" w:rsidRPr="00B31B47" w:rsidRDefault="005C6B0B" w:rsidP="005C6B0B">
            <w:pPr>
              <w:jc w:val="both"/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</w:tr>
    </w:tbl>
    <w:p w14:paraId="65BFF91A" w14:textId="77777777" w:rsidR="005C6B0B" w:rsidRPr="00B31B47" w:rsidRDefault="005C6B0B" w:rsidP="005C6B0B">
      <w:pPr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10C44093" w14:textId="77777777" w:rsidR="002072AB" w:rsidRPr="00B31B47" w:rsidRDefault="002072AB" w:rsidP="005C6B0B">
      <w:pPr>
        <w:numPr>
          <w:ilvl w:val="0"/>
          <w:numId w:val="6"/>
        </w:numPr>
        <w:rPr>
          <w:rStyle w:val="spctbdy"/>
          <w:rFonts w:ascii="Trebuchet MS" w:hAnsi="Trebuchet MS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B31B47">
        <w:rPr>
          <w:rStyle w:val="spctbdy"/>
          <w:rFonts w:ascii="Trebuchet MS" w:hAnsi="Trebuchet MS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Progresul proiectului până la data vizitei conform rapoartelor de progres/concluziilor vizitelor de monitorizare anterioare</w:t>
      </w:r>
    </w:p>
    <w:p w14:paraId="53EE10FB" w14:textId="77777777" w:rsidR="00B37864" w:rsidRPr="00B31B47" w:rsidRDefault="00B37864" w:rsidP="00B37864">
      <w:pPr>
        <w:spacing w:before="60" w:after="60"/>
        <w:rPr>
          <w:rFonts w:ascii="Trebuchet MS" w:hAnsi="Trebuchet MS"/>
          <w:b/>
          <w:sz w:val="18"/>
          <w:szCs w:val="18"/>
          <w:lang w:eastAsia="zh-CN"/>
        </w:rPr>
      </w:pPr>
      <w:r w:rsidRPr="00B31B47">
        <w:rPr>
          <w:rFonts w:ascii="Trebuchet MS" w:hAnsi="Trebuchet MS"/>
          <w:b/>
          <w:sz w:val="18"/>
          <w:szCs w:val="18"/>
          <w:lang w:eastAsia="zh-CN"/>
        </w:rPr>
        <w:t xml:space="preserve">Comentarii privind progresul proiectului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3"/>
      </w:tblGrid>
      <w:tr w:rsidR="00B37864" w:rsidRPr="00B31B47" w14:paraId="2574550D" w14:textId="77777777" w:rsidTr="00F776FC">
        <w:tc>
          <w:tcPr>
            <w:tcW w:w="5000" w:type="pct"/>
          </w:tcPr>
          <w:p w14:paraId="6F0E5542" w14:textId="77777777" w:rsidR="00B37864" w:rsidRPr="00B31B47" w:rsidRDefault="00B37864" w:rsidP="00B37864">
            <w:pPr>
              <w:spacing w:before="60" w:after="60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</w:p>
          <w:p w14:paraId="13E9AA48" w14:textId="77777777" w:rsidR="00B37864" w:rsidRPr="00B31B47" w:rsidRDefault="00B37864" w:rsidP="00B37864">
            <w:pPr>
              <w:spacing w:before="60" w:after="60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</w:p>
          <w:p w14:paraId="063655D1" w14:textId="77777777" w:rsidR="00B37864" w:rsidRPr="00B31B47" w:rsidRDefault="00B37864" w:rsidP="00B37864">
            <w:pPr>
              <w:spacing w:before="60" w:after="60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</w:p>
          <w:p w14:paraId="6D86D53E" w14:textId="77777777" w:rsidR="00B37864" w:rsidRPr="00B31B47" w:rsidRDefault="00B37864" w:rsidP="00B37864">
            <w:pPr>
              <w:spacing w:before="60" w:after="60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</w:p>
          <w:p w14:paraId="68AF8CB4" w14:textId="77777777" w:rsidR="00B37864" w:rsidRPr="00B31B47" w:rsidRDefault="00B37864" w:rsidP="00B37864">
            <w:pPr>
              <w:spacing w:before="60" w:after="60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</w:p>
          <w:p w14:paraId="31B5C5DC" w14:textId="77777777" w:rsidR="00B37864" w:rsidRPr="00B31B47" w:rsidRDefault="00B37864" w:rsidP="00B37864">
            <w:pPr>
              <w:spacing w:before="60" w:after="60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</w:p>
        </w:tc>
      </w:tr>
    </w:tbl>
    <w:p w14:paraId="7AEF9C2D" w14:textId="77777777" w:rsidR="005C6B0B" w:rsidRPr="00B31B47" w:rsidRDefault="005C6B0B" w:rsidP="005C6B0B">
      <w:pPr>
        <w:ind w:left="720"/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55475CFD" w14:textId="77777777" w:rsidR="002072AB" w:rsidRPr="00B31B47" w:rsidRDefault="002072AB" w:rsidP="005C6B0B">
      <w:pPr>
        <w:numPr>
          <w:ilvl w:val="1"/>
          <w:numId w:val="6"/>
        </w:numPr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B31B47"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  <w:t>Constatări privind stadiul contractelor de achiziții din cadrul proiectului, abateri, măsuri implementate/propuse</w:t>
      </w:r>
    </w:p>
    <w:p w14:paraId="2DC72C74" w14:textId="77777777" w:rsidR="005C6B0B" w:rsidRPr="00B31B47" w:rsidRDefault="005C6B0B" w:rsidP="005C6B0B">
      <w:pPr>
        <w:ind w:left="720"/>
        <w:rPr>
          <w:rFonts w:ascii="Trebuchet MS" w:hAnsi="Trebuchet MS"/>
          <w:b/>
          <w:sz w:val="18"/>
          <w:szCs w:val="18"/>
          <w:u w:val="single"/>
        </w:rPr>
      </w:pPr>
      <w:r w:rsidRPr="00B31B47">
        <w:rPr>
          <w:rFonts w:ascii="Trebuchet MS" w:hAnsi="Trebuchet MS"/>
          <w:b/>
          <w:sz w:val="18"/>
          <w:szCs w:val="18"/>
        </w:rPr>
        <w:t xml:space="preserve">     </w:t>
      </w:r>
    </w:p>
    <w:tbl>
      <w:tblPr>
        <w:tblW w:w="9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710"/>
        <w:gridCol w:w="3397"/>
        <w:gridCol w:w="1842"/>
        <w:gridCol w:w="2268"/>
      </w:tblGrid>
      <w:tr w:rsidR="00B31B47" w:rsidRPr="001D57DF" w14:paraId="2241AB34" w14:textId="77777777" w:rsidTr="00B31B47">
        <w:trPr>
          <w:trHeight w:val="1637"/>
        </w:trPr>
        <w:tc>
          <w:tcPr>
            <w:tcW w:w="558" w:type="dxa"/>
            <w:hideMark/>
          </w:tcPr>
          <w:p w14:paraId="4D01301D" w14:textId="77777777" w:rsidR="00B31B47" w:rsidRPr="001D57DF" w:rsidRDefault="00B31B47" w:rsidP="00F776F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D57DF">
              <w:rPr>
                <w:rFonts w:ascii="Trebuchet MS" w:hAnsi="Trebuchet MS" w:cs="Arial"/>
                <w:sz w:val="18"/>
                <w:szCs w:val="18"/>
              </w:rPr>
              <w:t>Nr.crt</w:t>
            </w:r>
          </w:p>
        </w:tc>
        <w:tc>
          <w:tcPr>
            <w:tcW w:w="5107" w:type="dxa"/>
            <w:gridSpan w:val="2"/>
            <w:hideMark/>
          </w:tcPr>
          <w:p w14:paraId="419F976F" w14:textId="77777777" w:rsidR="00B31B47" w:rsidRPr="001D57DF" w:rsidRDefault="00B31B47" w:rsidP="00F776F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D57DF">
              <w:rPr>
                <w:rFonts w:ascii="Trebuchet MS" w:hAnsi="Trebuchet MS" w:cs="Arial"/>
                <w:sz w:val="18"/>
                <w:szCs w:val="18"/>
              </w:rPr>
              <w:t>Denumire contract</w:t>
            </w:r>
            <w:r w:rsidRPr="001D57DF">
              <w:rPr>
                <w:rStyle w:val="FootnoteReference"/>
                <w:rFonts w:ascii="Trebuchet MS" w:hAnsi="Trebuchet MS" w:cs="Arial"/>
                <w:sz w:val="18"/>
                <w:szCs w:val="18"/>
              </w:rPr>
              <w:footnoteReference w:id="1"/>
            </w:r>
          </w:p>
        </w:tc>
        <w:tc>
          <w:tcPr>
            <w:tcW w:w="1842" w:type="dxa"/>
            <w:hideMark/>
          </w:tcPr>
          <w:p w14:paraId="0B129BCF" w14:textId="0751F323" w:rsidR="001D57DF" w:rsidRPr="001D57DF" w:rsidRDefault="001D57DF" w:rsidP="001D57DF">
            <w:pPr>
              <w:jc w:val="center"/>
              <w:rPr>
                <w:rFonts w:ascii="Trebuchet MS" w:hAnsi="Trebuchet MS" w:cs="Calibri"/>
                <w:sz w:val="18"/>
                <w:szCs w:val="18"/>
                <w:lang w:val="en-US" w:eastAsia="en-US"/>
              </w:rPr>
            </w:pPr>
            <w:r w:rsidRPr="001D57DF">
              <w:rPr>
                <w:rFonts w:ascii="Trebuchet MS" w:hAnsi="Trebuchet MS" w:cs="Calibri"/>
                <w:sz w:val="18"/>
                <w:szCs w:val="18"/>
              </w:rPr>
              <w:t xml:space="preserve">Ponderea  </w:t>
            </w:r>
            <w:r w:rsidRPr="001D57DF">
              <w:rPr>
                <w:rFonts w:ascii="Trebuchet MS" w:hAnsi="Trebuchet MS" w:cs="Calibri"/>
                <w:sz w:val="18"/>
                <w:szCs w:val="18"/>
              </w:rPr>
              <w:t>activitate (achiziție + execuție/livrare)</w:t>
            </w:r>
            <w:r w:rsidRPr="001D57DF">
              <w:rPr>
                <w:rFonts w:ascii="Trebuchet MS" w:hAnsi="Trebuchet MS" w:cs="Calibri"/>
                <w:sz w:val="18"/>
                <w:szCs w:val="18"/>
              </w:rPr>
              <w:t xml:space="preserve"> in total cheltuieli directe (%)</w:t>
            </w:r>
          </w:p>
          <w:p w14:paraId="2281616E" w14:textId="29AE3F13" w:rsidR="00B31B47" w:rsidRPr="001D57DF" w:rsidRDefault="00B31B47" w:rsidP="00F776FC">
            <w:pPr>
              <w:jc w:val="center"/>
              <w:rPr>
                <w:rFonts w:ascii="Trebuchet MS" w:hAnsi="Trebuchet MS" w:cs="Arial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hideMark/>
          </w:tcPr>
          <w:p w14:paraId="48C0A9DF" w14:textId="63184C63" w:rsidR="00B31B47" w:rsidRPr="001D57DF" w:rsidRDefault="001D57DF" w:rsidP="00F776F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D57DF">
              <w:rPr>
                <w:rFonts w:ascii="Trebuchet MS" w:hAnsi="Trebuchet MS" w:cs="Arial"/>
                <w:sz w:val="18"/>
                <w:szCs w:val="18"/>
              </w:rPr>
              <w:t>Stadiu implementare activitate (</w:t>
            </w:r>
            <w:r w:rsidRPr="001D57DF">
              <w:rPr>
                <w:rFonts w:ascii="Trebuchet MS" w:hAnsi="Trebuchet MS" w:cs="Arial"/>
                <w:sz w:val="18"/>
                <w:szCs w:val="18"/>
              </w:rPr>
              <w:t>Achiziție</w:t>
            </w:r>
            <w:r w:rsidRPr="001D57DF">
              <w:rPr>
                <w:rFonts w:ascii="Trebuchet MS" w:hAnsi="Trebuchet MS" w:cs="Arial"/>
                <w:sz w:val="18"/>
                <w:szCs w:val="18"/>
              </w:rPr>
              <w:t xml:space="preserve"> + </w:t>
            </w:r>
            <w:r w:rsidRPr="001D57DF">
              <w:rPr>
                <w:rFonts w:ascii="Trebuchet MS" w:hAnsi="Trebuchet MS" w:cs="Arial"/>
                <w:sz w:val="18"/>
                <w:szCs w:val="18"/>
              </w:rPr>
              <w:t>execuție</w:t>
            </w:r>
            <w:r w:rsidRPr="001D57DF">
              <w:rPr>
                <w:rFonts w:ascii="Trebuchet MS" w:hAnsi="Trebuchet MS" w:cs="Arial"/>
                <w:sz w:val="18"/>
                <w:szCs w:val="18"/>
              </w:rPr>
              <w:t>/</w:t>
            </w:r>
            <w:r w:rsidRPr="001D57DF">
              <w:rPr>
                <w:rFonts w:ascii="Trebuchet MS" w:hAnsi="Trebuchet MS" w:cs="Arial"/>
                <w:sz w:val="18"/>
                <w:szCs w:val="18"/>
              </w:rPr>
              <w:t>recepție</w:t>
            </w:r>
            <w:r w:rsidRPr="001D57DF">
              <w:rPr>
                <w:rFonts w:ascii="Trebuchet MS" w:hAnsi="Trebuchet MS" w:cs="Arial"/>
                <w:sz w:val="18"/>
                <w:szCs w:val="18"/>
              </w:rPr>
              <w:t>)  in total proiect</w:t>
            </w:r>
          </w:p>
        </w:tc>
      </w:tr>
      <w:tr w:rsidR="00B31B47" w:rsidRPr="00B31B47" w14:paraId="58821518" w14:textId="77777777" w:rsidTr="00B31B47">
        <w:trPr>
          <w:trHeight w:val="300"/>
        </w:trPr>
        <w:tc>
          <w:tcPr>
            <w:tcW w:w="558" w:type="dxa"/>
          </w:tcPr>
          <w:p w14:paraId="4C519F8A" w14:textId="77777777" w:rsidR="00B31B47" w:rsidRPr="00B31B47" w:rsidRDefault="00B31B47" w:rsidP="00F776F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B31B47">
              <w:rPr>
                <w:rFonts w:ascii="Trebuchet MS" w:hAnsi="Trebuchet MS" w:cs="Arial"/>
                <w:sz w:val="18"/>
                <w:szCs w:val="18"/>
              </w:rPr>
              <w:t>0</w:t>
            </w:r>
          </w:p>
        </w:tc>
        <w:tc>
          <w:tcPr>
            <w:tcW w:w="5107" w:type="dxa"/>
            <w:gridSpan w:val="2"/>
          </w:tcPr>
          <w:p w14:paraId="72624D11" w14:textId="77777777" w:rsidR="00B31B47" w:rsidRPr="00B31B47" w:rsidRDefault="00B31B47" w:rsidP="00F776F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B31B47">
              <w:rPr>
                <w:rFonts w:ascii="Trebuchet MS" w:hAnsi="Trebuchet MS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40338082" w14:textId="77777777" w:rsidR="00B31B47" w:rsidRPr="00B31B47" w:rsidRDefault="00B31B47" w:rsidP="00F776F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B31B47">
              <w:rPr>
                <w:rFonts w:ascii="Trebuchet MS" w:hAnsi="Trebuchet MS" w:cs="Arial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3044BFE2" w14:textId="40A6A6E5" w:rsidR="00B31B47" w:rsidRPr="00B31B47" w:rsidRDefault="00B31B47" w:rsidP="00F776F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B31B47">
              <w:rPr>
                <w:rFonts w:ascii="Trebuchet MS" w:hAnsi="Trebuchet MS" w:cs="Arial"/>
                <w:sz w:val="18"/>
                <w:szCs w:val="18"/>
              </w:rPr>
              <w:t>3</w:t>
            </w:r>
          </w:p>
        </w:tc>
      </w:tr>
      <w:tr w:rsidR="00B31B47" w:rsidRPr="00B31B47" w14:paraId="114DEDBC" w14:textId="77777777" w:rsidTr="00B31B47">
        <w:trPr>
          <w:trHeight w:val="300"/>
        </w:trPr>
        <w:tc>
          <w:tcPr>
            <w:tcW w:w="558" w:type="dxa"/>
            <w:hideMark/>
          </w:tcPr>
          <w:p w14:paraId="11702B50" w14:textId="77777777" w:rsidR="00B31B47" w:rsidRPr="00B31B47" w:rsidRDefault="00B31B47" w:rsidP="00F776F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B31B47">
              <w:rPr>
                <w:rFonts w:ascii="Trebuchet MS" w:hAnsi="Trebuchet MS" w:cs="Arial"/>
                <w:sz w:val="18"/>
                <w:szCs w:val="18"/>
              </w:rPr>
              <w:t>1</w:t>
            </w:r>
          </w:p>
        </w:tc>
        <w:tc>
          <w:tcPr>
            <w:tcW w:w="5107" w:type="dxa"/>
            <w:gridSpan w:val="2"/>
            <w:hideMark/>
          </w:tcPr>
          <w:p w14:paraId="173A5DA1" w14:textId="77777777" w:rsidR="00B31B47" w:rsidRPr="00B31B47" w:rsidRDefault="00B31B47" w:rsidP="00F776FC">
            <w:pPr>
              <w:rPr>
                <w:rFonts w:ascii="Trebuchet MS" w:hAnsi="Trebuchet MS" w:cs="Arial"/>
                <w:sz w:val="18"/>
                <w:szCs w:val="18"/>
              </w:rPr>
            </w:pPr>
            <w:r w:rsidRPr="00B31B47">
              <w:rPr>
                <w:rFonts w:ascii="Trebuchet MS" w:hAnsi="Trebuchet MS" w:cs="Arial"/>
                <w:sz w:val="18"/>
                <w:szCs w:val="18"/>
              </w:rPr>
              <w:t>Lucrări</w:t>
            </w:r>
          </w:p>
        </w:tc>
        <w:tc>
          <w:tcPr>
            <w:tcW w:w="1842" w:type="dxa"/>
          </w:tcPr>
          <w:p w14:paraId="35269A7E" w14:textId="77777777" w:rsidR="00B31B47" w:rsidRPr="00B31B47" w:rsidRDefault="00B31B47" w:rsidP="00F776FC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B3D7F6A" w14:textId="77777777" w:rsidR="00B31B47" w:rsidRPr="00B31B47" w:rsidRDefault="00B31B47" w:rsidP="00F776FC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B31B47" w:rsidRPr="00B31B47" w14:paraId="5845FFAF" w14:textId="77777777" w:rsidTr="00B31B47">
        <w:trPr>
          <w:trHeight w:val="300"/>
        </w:trPr>
        <w:tc>
          <w:tcPr>
            <w:tcW w:w="558" w:type="dxa"/>
            <w:hideMark/>
          </w:tcPr>
          <w:p w14:paraId="75A6122C" w14:textId="77777777" w:rsidR="00B31B47" w:rsidRPr="00B31B47" w:rsidRDefault="00B31B47" w:rsidP="00F776F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B31B47">
              <w:rPr>
                <w:rFonts w:ascii="Trebuchet MS" w:hAnsi="Trebuchet MS" w:cs="Arial"/>
                <w:sz w:val="18"/>
                <w:szCs w:val="18"/>
              </w:rPr>
              <w:t>2</w:t>
            </w:r>
          </w:p>
        </w:tc>
        <w:tc>
          <w:tcPr>
            <w:tcW w:w="5107" w:type="dxa"/>
            <w:gridSpan w:val="2"/>
            <w:hideMark/>
          </w:tcPr>
          <w:p w14:paraId="7F1409C2" w14:textId="77777777" w:rsidR="00B31B47" w:rsidRPr="00B31B47" w:rsidRDefault="00B31B47" w:rsidP="00F776FC">
            <w:pPr>
              <w:rPr>
                <w:rFonts w:ascii="Trebuchet MS" w:hAnsi="Trebuchet MS" w:cs="Arial"/>
                <w:sz w:val="18"/>
                <w:szCs w:val="18"/>
              </w:rPr>
            </w:pPr>
            <w:r w:rsidRPr="00B31B47">
              <w:rPr>
                <w:rFonts w:ascii="Trebuchet MS" w:hAnsi="Trebuchet MS" w:cs="Arial"/>
                <w:sz w:val="18"/>
                <w:szCs w:val="18"/>
              </w:rPr>
              <w:t>Echipamente/Dotări/ Mijloace transport</w:t>
            </w:r>
          </w:p>
        </w:tc>
        <w:tc>
          <w:tcPr>
            <w:tcW w:w="1842" w:type="dxa"/>
          </w:tcPr>
          <w:p w14:paraId="3EC74758" w14:textId="77777777" w:rsidR="00B31B47" w:rsidRPr="00B31B47" w:rsidRDefault="00B31B47" w:rsidP="00F776FC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4F28E33" w14:textId="77777777" w:rsidR="00B31B47" w:rsidRPr="00B31B47" w:rsidRDefault="00B31B47" w:rsidP="00F776FC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B31B47" w:rsidRPr="00B31B47" w14:paraId="05B11AAB" w14:textId="77777777" w:rsidTr="00B31B47">
        <w:trPr>
          <w:trHeight w:val="600"/>
        </w:trPr>
        <w:tc>
          <w:tcPr>
            <w:tcW w:w="558" w:type="dxa"/>
          </w:tcPr>
          <w:p w14:paraId="106ECF84" w14:textId="1F388DC1" w:rsidR="00B31B47" w:rsidRPr="00B31B47" w:rsidRDefault="00B31B47" w:rsidP="00F776F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5107" w:type="dxa"/>
            <w:gridSpan w:val="2"/>
          </w:tcPr>
          <w:p w14:paraId="061BC6DC" w14:textId="545D6D57" w:rsidR="00B31B47" w:rsidRPr="00B31B47" w:rsidRDefault="00B31B47" w:rsidP="00F776FC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72A89978" w14:textId="77777777" w:rsidR="00B31B47" w:rsidRPr="00B31B47" w:rsidRDefault="00B31B47" w:rsidP="00F776FC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4D5B5ED" w14:textId="77777777" w:rsidR="00B31B47" w:rsidRPr="00B31B47" w:rsidRDefault="00B31B47" w:rsidP="00F776FC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B31B47" w:rsidRPr="00B31B47" w14:paraId="0E5344E2" w14:textId="77777777" w:rsidTr="00B31B47">
        <w:trPr>
          <w:trHeight w:val="300"/>
        </w:trPr>
        <w:tc>
          <w:tcPr>
            <w:tcW w:w="558" w:type="dxa"/>
          </w:tcPr>
          <w:p w14:paraId="7658D63A" w14:textId="21A5F921" w:rsidR="00B31B47" w:rsidRPr="00B31B47" w:rsidRDefault="00B31B47" w:rsidP="00F776F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5107" w:type="dxa"/>
            <w:gridSpan w:val="2"/>
          </w:tcPr>
          <w:p w14:paraId="491F738B" w14:textId="57A2F536" w:rsidR="00B31B47" w:rsidRPr="00B31B47" w:rsidRDefault="00B31B47" w:rsidP="00F776FC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56A07ABB" w14:textId="77777777" w:rsidR="00B31B47" w:rsidRPr="00B31B47" w:rsidRDefault="00B31B47" w:rsidP="00F776FC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D68F387" w14:textId="77777777" w:rsidR="00B31B47" w:rsidRPr="00B31B47" w:rsidRDefault="00B31B47" w:rsidP="00F776FC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B31B47" w:rsidRPr="00B31B47" w14:paraId="3A5AECA5" w14:textId="77777777" w:rsidTr="00B31B47">
        <w:trPr>
          <w:gridAfter w:val="3"/>
          <w:wAfter w:w="7507" w:type="dxa"/>
          <w:trHeight w:val="660"/>
        </w:trPr>
        <w:tc>
          <w:tcPr>
            <w:tcW w:w="2268" w:type="dxa"/>
            <w:gridSpan w:val="2"/>
          </w:tcPr>
          <w:p w14:paraId="2A347AE2" w14:textId="77777777" w:rsidR="00B31B47" w:rsidRPr="00B31B47" w:rsidRDefault="00B31B47" w:rsidP="00F776FC">
            <w:pPr>
              <w:rPr>
                <w:rFonts w:ascii="Trebuchet MS" w:hAnsi="Trebuchet MS" w:cs="Arial"/>
                <w:sz w:val="18"/>
                <w:szCs w:val="18"/>
              </w:rPr>
            </w:pPr>
            <w:r w:rsidRPr="00B31B47">
              <w:rPr>
                <w:rFonts w:ascii="Trebuchet MS" w:hAnsi="Trebuchet MS" w:cs="Arial"/>
                <w:b/>
                <w:bCs/>
                <w:sz w:val="18"/>
                <w:szCs w:val="18"/>
              </w:rPr>
              <w:t>(%)</w:t>
            </w:r>
          </w:p>
        </w:tc>
      </w:tr>
    </w:tbl>
    <w:p w14:paraId="0DCD3607" w14:textId="041E591E" w:rsidR="005C6B0B" w:rsidRPr="00B31B47" w:rsidRDefault="005C6B0B" w:rsidP="00B31B47">
      <w:pPr>
        <w:ind w:left="720"/>
        <w:rPr>
          <w:rFonts w:ascii="Trebuchet MS" w:hAnsi="Trebuchet MS" w:cs="Arial"/>
          <w:sz w:val="18"/>
          <w:szCs w:val="18"/>
        </w:rPr>
      </w:pPr>
      <w:r w:rsidRPr="00B31B47">
        <w:rPr>
          <w:rFonts w:ascii="Trebuchet MS" w:hAnsi="Trebuchet MS" w:cs="Arial"/>
          <w:sz w:val="18"/>
          <w:szCs w:val="18"/>
        </w:rPr>
        <w:t xml:space="preserve">* - </w:t>
      </w:r>
      <w:r w:rsidR="00B31B47" w:rsidRPr="00B31B47">
        <w:rPr>
          <w:rFonts w:ascii="Trebuchet MS" w:hAnsi="Trebuchet MS" w:cs="Arial"/>
          <w:sz w:val="18"/>
          <w:szCs w:val="18"/>
        </w:rPr>
        <w:t>Informațiile vor fi completate in concordanta cu Procedura de monitorizare, respectiv manualul Beneficiarului</w:t>
      </w:r>
    </w:p>
    <w:p w14:paraId="149E722D" w14:textId="77777777" w:rsidR="005C6B0B" w:rsidRPr="00B31B47" w:rsidRDefault="005C6B0B" w:rsidP="005C6B0B">
      <w:pPr>
        <w:ind w:left="1080"/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1D8EF4B4" w14:textId="77777777" w:rsidR="002072AB" w:rsidRPr="00B31B47" w:rsidRDefault="002072AB" w:rsidP="00376CFE">
      <w:pPr>
        <w:numPr>
          <w:ilvl w:val="1"/>
          <w:numId w:val="6"/>
        </w:numPr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B31B47"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  <w:t>Constatări privind stadiul activităților din cadrul proiectului, abateri, măsuri implementate/propuse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7"/>
        <w:gridCol w:w="1021"/>
        <w:gridCol w:w="481"/>
        <w:gridCol w:w="389"/>
        <w:gridCol w:w="1305"/>
      </w:tblGrid>
      <w:tr w:rsidR="005C6B0B" w:rsidRPr="00B31B47" w14:paraId="5F95620A" w14:textId="77777777" w:rsidTr="00F776FC">
        <w:trPr>
          <w:cantSplit/>
        </w:trPr>
        <w:tc>
          <w:tcPr>
            <w:tcW w:w="3325" w:type="pct"/>
            <w:vMerge w:val="restart"/>
            <w:vAlign w:val="center"/>
          </w:tcPr>
          <w:p w14:paraId="104E5464" w14:textId="77777777" w:rsidR="005C6B0B" w:rsidRPr="00B31B47" w:rsidRDefault="005C6B0B" w:rsidP="005C6B0B">
            <w:pPr>
              <w:spacing w:before="60" w:after="60"/>
              <w:jc w:val="center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  <w:proofErr w:type="spellStart"/>
            <w:r w:rsidRPr="00B31B47">
              <w:rPr>
                <w:rFonts w:ascii="Trebuchet MS" w:hAnsi="Trebuchet MS"/>
                <w:b/>
                <w:sz w:val="18"/>
                <w:szCs w:val="18"/>
                <w:lang w:eastAsia="zh-CN"/>
              </w:rPr>
              <w:t>Activităţile</w:t>
            </w:r>
            <w:proofErr w:type="spellEnd"/>
            <w:r w:rsidRPr="00B31B47">
              <w:rPr>
                <w:rFonts w:ascii="Trebuchet MS" w:hAnsi="Trebuchet MS"/>
                <w:b/>
                <w:sz w:val="18"/>
                <w:szCs w:val="18"/>
                <w:lang w:eastAsia="zh-CN"/>
              </w:rPr>
              <w:t xml:space="preserve"> proiectului (conform listei de </w:t>
            </w:r>
            <w:proofErr w:type="spellStart"/>
            <w:r w:rsidRPr="00B31B47">
              <w:rPr>
                <w:rFonts w:ascii="Trebuchet MS" w:hAnsi="Trebuchet MS"/>
                <w:b/>
                <w:sz w:val="18"/>
                <w:szCs w:val="18"/>
                <w:lang w:eastAsia="zh-CN"/>
              </w:rPr>
              <w:t>activităţi</w:t>
            </w:r>
            <w:proofErr w:type="spellEnd"/>
            <w:r w:rsidRPr="00B31B47">
              <w:rPr>
                <w:rFonts w:ascii="Trebuchet MS" w:hAnsi="Trebuchet MS"/>
                <w:b/>
                <w:sz w:val="18"/>
                <w:szCs w:val="18"/>
                <w:lang w:eastAsia="zh-CN"/>
              </w:rPr>
              <w:t xml:space="preserve"> contractate) </w:t>
            </w:r>
          </w:p>
        </w:tc>
        <w:tc>
          <w:tcPr>
            <w:tcW w:w="1675" w:type="pct"/>
            <w:gridSpan w:val="4"/>
          </w:tcPr>
          <w:p w14:paraId="2808403E" w14:textId="77777777" w:rsidR="005C6B0B" w:rsidRPr="00B31B47" w:rsidRDefault="005C6B0B" w:rsidP="005C6B0B">
            <w:pPr>
              <w:spacing w:before="60" w:after="60"/>
              <w:jc w:val="center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  <w:lang w:eastAsia="zh-CN"/>
              </w:rPr>
              <w:t>Grad de realizare*</w:t>
            </w:r>
          </w:p>
        </w:tc>
      </w:tr>
      <w:tr w:rsidR="005C6B0B" w:rsidRPr="00B31B47" w14:paraId="6952A0AE" w14:textId="77777777" w:rsidTr="00F776FC">
        <w:trPr>
          <w:cantSplit/>
        </w:trPr>
        <w:tc>
          <w:tcPr>
            <w:tcW w:w="3325" w:type="pct"/>
            <w:vMerge/>
          </w:tcPr>
          <w:p w14:paraId="00DEF978" w14:textId="77777777" w:rsidR="005C6B0B" w:rsidRPr="00B31B47" w:rsidRDefault="005C6B0B" w:rsidP="005C6B0B">
            <w:pPr>
              <w:spacing w:before="60" w:after="60"/>
              <w:jc w:val="center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</w:p>
        </w:tc>
        <w:tc>
          <w:tcPr>
            <w:tcW w:w="787" w:type="pct"/>
            <w:gridSpan w:val="2"/>
          </w:tcPr>
          <w:p w14:paraId="05153049" w14:textId="77777777" w:rsidR="005C6B0B" w:rsidRPr="00B31B47" w:rsidRDefault="005C6B0B" w:rsidP="005C6B0B">
            <w:pPr>
              <w:spacing w:before="60" w:after="60"/>
              <w:jc w:val="center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  <w:lang w:eastAsia="zh-CN"/>
              </w:rPr>
              <w:t>Complet</w:t>
            </w:r>
          </w:p>
        </w:tc>
        <w:tc>
          <w:tcPr>
            <w:tcW w:w="888" w:type="pct"/>
            <w:gridSpan w:val="2"/>
          </w:tcPr>
          <w:p w14:paraId="18EA2322" w14:textId="77777777" w:rsidR="005C6B0B" w:rsidRPr="00B31B47" w:rsidRDefault="005C6B0B" w:rsidP="005C6B0B">
            <w:pPr>
              <w:spacing w:before="60" w:after="60"/>
              <w:jc w:val="center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  <w:proofErr w:type="spellStart"/>
            <w:r w:rsidRPr="00B31B47">
              <w:rPr>
                <w:rFonts w:ascii="Trebuchet MS" w:hAnsi="Trebuchet MS"/>
                <w:b/>
                <w:sz w:val="18"/>
                <w:szCs w:val="18"/>
                <w:lang w:eastAsia="zh-CN"/>
              </w:rPr>
              <w:t>Parţial</w:t>
            </w:r>
            <w:proofErr w:type="spellEnd"/>
            <w:r w:rsidRPr="00B31B47">
              <w:rPr>
                <w:rFonts w:ascii="Trebuchet MS" w:hAnsi="Trebuchet MS"/>
                <w:b/>
                <w:sz w:val="18"/>
                <w:szCs w:val="18"/>
                <w:lang w:eastAsia="zh-CN"/>
              </w:rPr>
              <w:t xml:space="preserve"> %</w:t>
            </w:r>
          </w:p>
        </w:tc>
      </w:tr>
      <w:tr w:rsidR="005C6B0B" w:rsidRPr="00B31B47" w14:paraId="188FFC59" w14:textId="77777777" w:rsidTr="00F776FC">
        <w:tc>
          <w:tcPr>
            <w:tcW w:w="3325" w:type="pct"/>
          </w:tcPr>
          <w:p w14:paraId="21EB1F2B" w14:textId="77777777" w:rsidR="005C6B0B" w:rsidRPr="00B31B47" w:rsidRDefault="005C6B0B" w:rsidP="005C6B0B">
            <w:pPr>
              <w:spacing w:before="60" w:after="60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  <w:lang w:eastAsia="zh-CN"/>
              </w:rPr>
              <w:t xml:space="preserve">  1.</w:t>
            </w:r>
          </w:p>
        </w:tc>
        <w:tc>
          <w:tcPr>
            <w:tcW w:w="787" w:type="pct"/>
            <w:gridSpan w:val="2"/>
          </w:tcPr>
          <w:p w14:paraId="54176626" w14:textId="77777777" w:rsidR="005C6B0B" w:rsidRPr="00B31B47" w:rsidRDefault="005C6B0B" w:rsidP="005C6B0B">
            <w:pPr>
              <w:spacing w:before="60" w:after="60"/>
              <w:jc w:val="center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</w:p>
        </w:tc>
        <w:tc>
          <w:tcPr>
            <w:tcW w:w="888" w:type="pct"/>
            <w:gridSpan w:val="2"/>
          </w:tcPr>
          <w:p w14:paraId="20B69C1E" w14:textId="77777777" w:rsidR="005C6B0B" w:rsidRPr="00B31B47" w:rsidRDefault="005C6B0B" w:rsidP="005C6B0B">
            <w:pPr>
              <w:spacing w:before="60" w:after="60"/>
              <w:jc w:val="center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</w:p>
        </w:tc>
      </w:tr>
      <w:tr w:rsidR="005C6B0B" w:rsidRPr="00B31B47" w14:paraId="6791FEAB" w14:textId="77777777" w:rsidTr="00F776FC">
        <w:tc>
          <w:tcPr>
            <w:tcW w:w="3325" w:type="pct"/>
          </w:tcPr>
          <w:p w14:paraId="66D0A6D0" w14:textId="77777777" w:rsidR="005C6B0B" w:rsidRPr="00B31B47" w:rsidRDefault="005C6B0B" w:rsidP="005C6B0B">
            <w:pPr>
              <w:spacing w:before="60" w:after="60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  <w:lang w:eastAsia="zh-CN"/>
              </w:rPr>
              <w:lastRenderedPageBreak/>
              <w:t xml:space="preserve">  2.</w:t>
            </w:r>
          </w:p>
        </w:tc>
        <w:tc>
          <w:tcPr>
            <w:tcW w:w="787" w:type="pct"/>
            <w:gridSpan w:val="2"/>
          </w:tcPr>
          <w:p w14:paraId="6D9C7A83" w14:textId="77777777" w:rsidR="005C6B0B" w:rsidRPr="00B31B47" w:rsidRDefault="005C6B0B" w:rsidP="005C6B0B">
            <w:pPr>
              <w:spacing w:before="60" w:after="60"/>
              <w:jc w:val="center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</w:p>
        </w:tc>
        <w:tc>
          <w:tcPr>
            <w:tcW w:w="888" w:type="pct"/>
            <w:gridSpan w:val="2"/>
          </w:tcPr>
          <w:p w14:paraId="2714E495" w14:textId="77777777" w:rsidR="005C6B0B" w:rsidRPr="00B31B47" w:rsidRDefault="005C6B0B" w:rsidP="005C6B0B">
            <w:pPr>
              <w:spacing w:before="60" w:after="60"/>
              <w:jc w:val="center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</w:p>
        </w:tc>
      </w:tr>
      <w:tr w:rsidR="005C6B0B" w:rsidRPr="00B31B47" w14:paraId="44ADADEE" w14:textId="77777777" w:rsidTr="00F776FC">
        <w:tc>
          <w:tcPr>
            <w:tcW w:w="3325" w:type="pct"/>
          </w:tcPr>
          <w:p w14:paraId="66E3DE74" w14:textId="77777777" w:rsidR="005C6B0B" w:rsidRPr="00B31B47" w:rsidRDefault="005C6B0B" w:rsidP="005C6B0B">
            <w:pPr>
              <w:spacing w:before="60" w:after="60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  <w:lang w:eastAsia="zh-CN"/>
              </w:rPr>
              <w:t xml:space="preserve">  3.</w:t>
            </w:r>
          </w:p>
        </w:tc>
        <w:tc>
          <w:tcPr>
            <w:tcW w:w="787" w:type="pct"/>
            <w:gridSpan w:val="2"/>
          </w:tcPr>
          <w:p w14:paraId="4ED9FD67" w14:textId="77777777" w:rsidR="005C6B0B" w:rsidRPr="00B31B47" w:rsidRDefault="005C6B0B" w:rsidP="005C6B0B">
            <w:pPr>
              <w:spacing w:before="60" w:after="60"/>
              <w:jc w:val="center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</w:p>
        </w:tc>
        <w:tc>
          <w:tcPr>
            <w:tcW w:w="888" w:type="pct"/>
            <w:gridSpan w:val="2"/>
          </w:tcPr>
          <w:p w14:paraId="1BDB3C86" w14:textId="77777777" w:rsidR="005C6B0B" w:rsidRPr="00B31B47" w:rsidRDefault="005C6B0B" w:rsidP="005C6B0B">
            <w:pPr>
              <w:spacing w:before="60" w:after="60"/>
              <w:jc w:val="center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</w:p>
        </w:tc>
      </w:tr>
      <w:tr w:rsidR="005C6B0B" w:rsidRPr="00B31B47" w14:paraId="49C7C24A" w14:textId="77777777" w:rsidTr="00F776FC">
        <w:tc>
          <w:tcPr>
            <w:tcW w:w="3325" w:type="pct"/>
          </w:tcPr>
          <w:p w14:paraId="55F667B7" w14:textId="77777777" w:rsidR="005C6B0B" w:rsidRPr="00B31B47" w:rsidRDefault="005C6B0B" w:rsidP="005C6B0B">
            <w:pPr>
              <w:spacing w:before="60" w:after="60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  <w:lang w:eastAsia="zh-CN"/>
              </w:rPr>
              <w:t xml:space="preserve">  4.</w:t>
            </w:r>
          </w:p>
        </w:tc>
        <w:tc>
          <w:tcPr>
            <w:tcW w:w="787" w:type="pct"/>
            <w:gridSpan w:val="2"/>
          </w:tcPr>
          <w:p w14:paraId="68F5B2AB" w14:textId="77777777" w:rsidR="005C6B0B" w:rsidRPr="00B31B47" w:rsidRDefault="005C6B0B" w:rsidP="005C6B0B">
            <w:pPr>
              <w:spacing w:before="60" w:after="60"/>
              <w:jc w:val="center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</w:p>
        </w:tc>
        <w:tc>
          <w:tcPr>
            <w:tcW w:w="888" w:type="pct"/>
            <w:gridSpan w:val="2"/>
          </w:tcPr>
          <w:p w14:paraId="34D42622" w14:textId="77777777" w:rsidR="005C6B0B" w:rsidRPr="00B31B47" w:rsidRDefault="005C6B0B" w:rsidP="005C6B0B">
            <w:pPr>
              <w:spacing w:before="60" w:after="60"/>
              <w:jc w:val="center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</w:p>
        </w:tc>
      </w:tr>
      <w:tr w:rsidR="005C6B0B" w:rsidRPr="00B31B47" w14:paraId="2AF37C09" w14:textId="77777777" w:rsidTr="00F776FC">
        <w:tc>
          <w:tcPr>
            <w:tcW w:w="3325" w:type="pct"/>
          </w:tcPr>
          <w:p w14:paraId="0F7565DB" w14:textId="77777777" w:rsidR="005C6B0B" w:rsidRPr="00B31B47" w:rsidRDefault="005C6B0B" w:rsidP="005C6B0B">
            <w:pPr>
              <w:spacing w:before="60" w:after="60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  <w:lang w:eastAsia="zh-CN"/>
              </w:rPr>
              <w:t>...</w:t>
            </w:r>
          </w:p>
        </w:tc>
        <w:tc>
          <w:tcPr>
            <w:tcW w:w="787" w:type="pct"/>
            <w:gridSpan w:val="2"/>
          </w:tcPr>
          <w:p w14:paraId="25D13549" w14:textId="77777777" w:rsidR="005C6B0B" w:rsidRPr="00B31B47" w:rsidRDefault="005C6B0B" w:rsidP="005C6B0B">
            <w:pPr>
              <w:spacing w:before="60" w:after="60"/>
              <w:jc w:val="center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</w:p>
        </w:tc>
        <w:tc>
          <w:tcPr>
            <w:tcW w:w="888" w:type="pct"/>
            <w:gridSpan w:val="2"/>
          </w:tcPr>
          <w:p w14:paraId="65F60A3C" w14:textId="77777777" w:rsidR="005C6B0B" w:rsidRPr="00B31B47" w:rsidRDefault="005C6B0B" w:rsidP="005C6B0B">
            <w:pPr>
              <w:spacing w:before="60" w:after="60"/>
              <w:jc w:val="center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</w:p>
        </w:tc>
      </w:tr>
      <w:tr w:rsidR="005C6B0B" w:rsidRPr="00B31B47" w14:paraId="0836A15C" w14:textId="77777777" w:rsidTr="00F776FC">
        <w:trPr>
          <w:cantSplit/>
        </w:trPr>
        <w:tc>
          <w:tcPr>
            <w:tcW w:w="5000" w:type="pct"/>
            <w:gridSpan w:val="5"/>
          </w:tcPr>
          <w:p w14:paraId="59EA2FBF" w14:textId="77777777" w:rsidR="005C6B0B" w:rsidRPr="00B31B47" w:rsidRDefault="005C6B0B" w:rsidP="005C6B0B">
            <w:pPr>
              <w:spacing w:before="60" w:after="60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>Comentarii:</w:t>
            </w:r>
          </w:p>
        </w:tc>
      </w:tr>
      <w:tr w:rsidR="005C6B0B" w:rsidRPr="00B31B47" w14:paraId="28B55E1C" w14:textId="77777777" w:rsidTr="00F776FC">
        <w:tc>
          <w:tcPr>
            <w:tcW w:w="3860" w:type="pct"/>
            <w:gridSpan w:val="2"/>
          </w:tcPr>
          <w:p w14:paraId="32D8FA46" w14:textId="77777777" w:rsidR="005C6B0B" w:rsidRPr="00B31B47" w:rsidRDefault="005C6B0B" w:rsidP="005C6B0B">
            <w:pPr>
              <w:spacing w:before="60" w:after="60"/>
              <w:rPr>
                <w:rFonts w:ascii="Trebuchet MS" w:hAnsi="Trebuchet MS"/>
                <w:bCs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bCs/>
                <w:sz w:val="18"/>
                <w:szCs w:val="18"/>
                <w:lang w:eastAsia="zh-CN"/>
              </w:rPr>
              <w:t xml:space="preserve">Este respectat calendarul </w:t>
            </w:r>
            <w:proofErr w:type="spellStart"/>
            <w:r w:rsidRPr="00B31B47">
              <w:rPr>
                <w:rFonts w:ascii="Trebuchet MS" w:hAnsi="Trebuchet MS"/>
                <w:bCs/>
                <w:sz w:val="18"/>
                <w:szCs w:val="18"/>
                <w:lang w:eastAsia="zh-CN"/>
              </w:rPr>
              <w:t>activităţilor</w:t>
            </w:r>
            <w:proofErr w:type="spellEnd"/>
            <w:r w:rsidRPr="00B31B47">
              <w:rPr>
                <w:rFonts w:ascii="Trebuchet MS" w:hAnsi="Trebuchet MS"/>
                <w:bCs/>
                <w:sz w:val="18"/>
                <w:szCs w:val="18"/>
                <w:lang w:eastAsia="zh-CN"/>
              </w:rPr>
              <w:t xml:space="preserve"> inclus în Cerer</w:t>
            </w:r>
            <w:r w:rsidR="00C80810" w:rsidRPr="00B31B47">
              <w:rPr>
                <w:rFonts w:ascii="Trebuchet MS" w:hAnsi="Trebuchet MS"/>
                <w:bCs/>
                <w:sz w:val="18"/>
                <w:szCs w:val="18"/>
                <w:lang w:eastAsia="zh-CN"/>
              </w:rPr>
              <w:t>ea</w:t>
            </w:r>
            <w:r w:rsidRPr="00B31B47">
              <w:rPr>
                <w:rFonts w:ascii="Trebuchet MS" w:hAnsi="Trebuchet MS"/>
                <w:bCs/>
                <w:sz w:val="18"/>
                <w:szCs w:val="18"/>
                <w:lang w:eastAsia="zh-CN"/>
              </w:rPr>
              <w:t xml:space="preserve"> de </w:t>
            </w:r>
            <w:proofErr w:type="spellStart"/>
            <w:r w:rsidRPr="00B31B47">
              <w:rPr>
                <w:rFonts w:ascii="Trebuchet MS" w:hAnsi="Trebuchet MS"/>
                <w:bCs/>
                <w:sz w:val="18"/>
                <w:szCs w:val="18"/>
                <w:lang w:eastAsia="zh-CN"/>
              </w:rPr>
              <w:t>finanţare</w:t>
            </w:r>
            <w:proofErr w:type="spellEnd"/>
            <w:r w:rsidRPr="00B31B47">
              <w:rPr>
                <w:rFonts w:ascii="Trebuchet MS" w:hAnsi="Trebuchet MS"/>
                <w:bCs/>
                <w:sz w:val="18"/>
                <w:szCs w:val="18"/>
                <w:lang w:eastAsia="zh-CN"/>
              </w:rPr>
              <w:t xml:space="preserve">/Secțiunea Activități previzionate și Graficul GANTT din Planul de afaceri, Anexa II a Contractului de </w:t>
            </w:r>
            <w:proofErr w:type="spellStart"/>
            <w:r w:rsidRPr="00B31B47">
              <w:rPr>
                <w:rFonts w:ascii="Trebuchet MS" w:hAnsi="Trebuchet MS"/>
                <w:bCs/>
                <w:sz w:val="18"/>
                <w:szCs w:val="18"/>
                <w:lang w:eastAsia="zh-CN"/>
              </w:rPr>
              <w:t>Finanţare</w:t>
            </w:r>
            <w:proofErr w:type="spellEnd"/>
            <w:r w:rsidRPr="00B31B47">
              <w:rPr>
                <w:rFonts w:ascii="Trebuchet MS" w:hAnsi="Trebuchet MS"/>
                <w:bCs/>
                <w:sz w:val="18"/>
                <w:szCs w:val="18"/>
                <w:lang w:eastAsia="zh-CN"/>
              </w:rPr>
              <w:t xml:space="preserve"> (cu modificările ulterioare unde este cazul)? </w:t>
            </w:r>
          </w:p>
        </w:tc>
        <w:tc>
          <w:tcPr>
            <w:tcW w:w="456" w:type="pct"/>
            <w:gridSpan w:val="2"/>
          </w:tcPr>
          <w:p w14:paraId="49061D94" w14:textId="77777777" w:rsidR="005C6B0B" w:rsidRPr="00B31B47" w:rsidRDefault="005C6B0B" w:rsidP="005C6B0B">
            <w:pPr>
              <w:keepNext/>
              <w:spacing w:before="60" w:after="60"/>
              <w:jc w:val="center"/>
              <w:outlineLvl w:val="0"/>
              <w:rPr>
                <w:rFonts w:ascii="Trebuchet MS" w:hAnsi="Trebuchet MS"/>
                <w:bCs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bCs/>
                <w:sz w:val="18"/>
                <w:szCs w:val="18"/>
                <w:lang w:eastAsia="zh-CN"/>
              </w:rPr>
              <w:t>Da</w:t>
            </w:r>
          </w:p>
        </w:tc>
        <w:tc>
          <w:tcPr>
            <w:tcW w:w="684" w:type="pct"/>
          </w:tcPr>
          <w:p w14:paraId="0AA9A1EB" w14:textId="77777777" w:rsidR="005C6B0B" w:rsidRPr="00B31B47" w:rsidRDefault="005C6B0B" w:rsidP="005C6B0B">
            <w:pPr>
              <w:spacing w:before="60" w:after="60"/>
              <w:jc w:val="center"/>
              <w:rPr>
                <w:rFonts w:ascii="Trebuchet MS" w:hAnsi="Trebuchet MS"/>
                <w:bCs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bCs/>
                <w:sz w:val="18"/>
                <w:szCs w:val="18"/>
                <w:lang w:eastAsia="zh-CN"/>
              </w:rPr>
              <w:t>Nu</w:t>
            </w:r>
          </w:p>
        </w:tc>
      </w:tr>
      <w:tr w:rsidR="005C6B0B" w:rsidRPr="00B31B47" w14:paraId="3B29080A" w14:textId="77777777" w:rsidTr="00F776FC">
        <w:tc>
          <w:tcPr>
            <w:tcW w:w="3860" w:type="pct"/>
            <w:gridSpan w:val="2"/>
          </w:tcPr>
          <w:p w14:paraId="50E81251" w14:textId="77777777" w:rsidR="005C6B0B" w:rsidRPr="00B31B47" w:rsidRDefault="005C6B0B" w:rsidP="005C6B0B">
            <w:pPr>
              <w:spacing w:before="60" w:after="60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</w:p>
        </w:tc>
        <w:tc>
          <w:tcPr>
            <w:tcW w:w="456" w:type="pct"/>
            <w:gridSpan w:val="2"/>
          </w:tcPr>
          <w:p w14:paraId="72138577" w14:textId="77777777" w:rsidR="005C6B0B" w:rsidRPr="00B31B47" w:rsidRDefault="005C6B0B" w:rsidP="005C6B0B">
            <w:pPr>
              <w:spacing w:before="60" w:after="60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</w:p>
        </w:tc>
        <w:tc>
          <w:tcPr>
            <w:tcW w:w="684" w:type="pct"/>
          </w:tcPr>
          <w:p w14:paraId="71F4107A" w14:textId="77777777" w:rsidR="005C6B0B" w:rsidRPr="00B31B47" w:rsidRDefault="005C6B0B" w:rsidP="005C6B0B">
            <w:pPr>
              <w:spacing w:before="60" w:after="60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</w:p>
        </w:tc>
      </w:tr>
      <w:tr w:rsidR="005C6B0B" w:rsidRPr="00B31B47" w14:paraId="45AD9C02" w14:textId="77777777" w:rsidTr="00F776FC">
        <w:trPr>
          <w:cantSplit/>
        </w:trPr>
        <w:tc>
          <w:tcPr>
            <w:tcW w:w="5000" w:type="pct"/>
            <w:gridSpan w:val="5"/>
          </w:tcPr>
          <w:p w14:paraId="30263AE1" w14:textId="77777777" w:rsidR="005C6B0B" w:rsidRPr="00B31B47" w:rsidRDefault="005C6B0B" w:rsidP="005C6B0B">
            <w:pPr>
              <w:spacing w:before="60" w:after="60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 xml:space="preserve">Comentarii: </w:t>
            </w:r>
          </w:p>
        </w:tc>
      </w:tr>
    </w:tbl>
    <w:p w14:paraId="3046E380" w14:textId="77777777" w:rsidR="005C6B0B" w:rsidRPr="00B31B47" w:rsidRDefault="005C6B0B" w:rsidP="005C6B0B">
      <w:pPr>
        <w:ind w:left="1080"/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2A92791F" w14:textId="77777777" w:rsidR="002072AB" w:rsidRPr="00B31B47" w:rsidRDefault="002072AB" w:rsidP="00A87044">
      <w:pPr>
        <w:numPr>
          <w:ilvl w:val="1"/>
          <w:numId w:val="6"/>
        </w:numPr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B31B47"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  <w:t>Constatări privind stadiul îndeplinirii indicatorilor de realizare, a indicatorilor de rezultat și a indicatorilor suplimentari, dacă este cazul; abateri, măsuri implementate/propuse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3"/>
        <w:gridCol w:w="768"/>
        <w:gridCol w:w="769"/>
        <w:gridCol w:w="1536"/>
        <w:gridCol w:w="1536"/>
        <w:gridCol w:w="1891"/>
      </w:tblGrid>
      <w:tr w:rsidR="00A87044" w:rsidRPr="00B31B47" w14:paraId="7010DAFE" w14:textId="77777777" w:rsidTr="00F776FC">
        <w:trPr>
          <w:trHeight w:val="550"/>
        </w:trPr>
        <w:tc>
          <w:tcPr>
            <w:tcW w:w="2399" w:type="pct"/>
            <w:gridSpan w:val="3"/>
          </w:tcPr>
          <w:p w14:paraId="503D6903" w14:textId="77777777" w:rsidR="00A87044" w:rsidRPr="00B31B47" w:rsidRDefault="00A87044" w:rsidP="00A87044">
            <w:pPr>
              <w:rPr>
                <w:rFonts w:ascii="Trebuchet MS" w:hAnsi="Trebuchet MS"/>
                <w:b/>
                <w:sz w:val="18"/>
                <w:szCs w:val="18"/>
                <w:lang w:eastAsia="ro-RO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  <w:lang w:eastAsia="ro-RO"/>
              </w:rPr>
              <w:t>Indicator de realizare</w:t>
            </w:r>
          </w:p>
          <w:p w14:paraId="5EF26E41" w14:textId="77777777" w:rsidR="00A87044" w:rsidRPr="00B31B47" w:rsidRDefault="00A87044" w:rsidP="00A87044">
            <w:pPr>
              <w:rPr>
                <w:rFonts w:ascii="Trebuchet MS" w:hAnsi="Trebuchet MS"/>
                <w:b/>
                <w:sz w:val="18"/>
                <w:szCs w:val="18"/>
                <w:lang w:eastAsia="ro-RO"/>
              </w:rPr>
            </w:pPr>
          </w:p>
        </w:tc>
        <w:tc>
          <w:tcPr>
            <w:tcW w:w="805" w:type="pct"/>
          </w:tcPr>
          <w:p w14:paraId="157CAF79" w14:textId="77777777" w:rsidR="00A87044" w:rsidRPr="00B31B47" w:rsidRDefault="00A87044" w:rsidP="00A87044">
            <w:pPr>
              <w:rPr>
                <w:rFonts w:ascii="Trebuchet MS" w:hAnsi="Trebuchet MS"/>
                <w:b/>
                <w:sz w:val="18"/>
                <w:szCs w:val="18"/>
                <w:lang w:eastAsia="ro-RO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  <w:lang w:eastAsia="ro-RO"/>
              </w:rPr>
              <w:t>Valori aprobate/ revizuite</w:t>
            </w:r>
          </w:p>
        </w:tc>
        <w:tc>
          <w:tcPr>
            <w:tcW w:w="805" w:type="pct"/>
          </w:tcPr>
          <w:p w14:paraId="6B647219" w14:textId="77777777" w:rsidR="00A87044" w:rsidRPr="00B31B47" w:rsidRDefault="00A87044" w:rsidP="00A87044">
            <w:pPr>
              <w:rPr>
                <w:rFonts w:ascii="Trebuchet MS" w:hAnsi="Trebuchet MS"/>
                <w:b/>
                <w:sz w:val="18"/>
                <w:szCs w:val="18"/>
                <w:lang w:eastAsia="ro-RO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  <w:lang w:eastAsia="ro-RO"/>
              </w:rPr>
              <w:t>Valoare raportată anterior</w:t>
            </w:r>
          </w:p>
        </w:tc>
        <w:tc>
          <w:tcPr>
            <w:tcW w:w="991" w:type="pct"/>
          </w:tcPr>
          <w:p w14:paraId="077A0B51" w14:textId="77777777" w:rsidR="00A87044" w:rsidRPr="00B31B47" w:rsidRDefault="00A87044" w:rsidP="00A87044">
            <w:pPr>
              <w:rPr>
                <w:rFonts w:ascii="Trebuchet MS" w:hAnsi="Trebuchet MS"/>
                <w:b/>
                <w:sz w:val="18"/>
                <w:szCs w:val="18"/>
                <w:lang w:eastAsia="ro-RO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  <w:lang w:eastAsia="ro-RO"/>
              </w:rPr>
              <w:t>Valoare  în perioada curentă (agregată)</w:t>
            </w:r>
          </w:p>
        </w:tc>
      </w:tr>
      <w:tr w:rsidR="00A87044" w:rsidRPr="00B31B47" w14:paraId="30CA76F1" w14:textId="77777777" w:rsidTr="00F776FC">
        <w:trPr>
          <w:trHeight w:val="336"/>
        </w:trPr>
        <w:tc>
          <w:tcPr>
            <w:tcW w:w="1594" w:type="pct"/>
          </w:tcPr>
          <w:p w14:paraId="51AE47CB" w14:textId="77777777" w:rsidR="00A87044" w:rsidRPr="00B31B47" w:rsidRDefault="00A87044" w:rsidP="00A87044">
            <w:pPr>
              <w:rPr>
                <w:rFonts w:ascii="Trebuchet MS" w:hAnsi="Trebuchet MS"/>
                <w:b/>
                <w:sz w:val="18"/>
                <w:szCs w:val="18"/>
                <w:lang w:eastAsia="ro-RO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  <w:lang w:eastAsia="ro-RO"/>
              </w:rPr>
              <w:t>Denumire</w:t>
            </w:r>
          </w:p>
        </w:tc>
        <w:tc>
          <w:tcPr>
            <w:tcW w:w="402" w:type="pct"/>
          </w:tcPr>
          <w:p w14:paraId="26052AF6" w14:textId="77777777" w:rsidR="00A87044" w:rsidRPr="00B31B47" w:rsidRDefault="00A87044" w:rsidP="00A87044">
            <w:pPr>
              <w:rPr>
                <w:rFonts w:ascii="Trebuchet MS" w:hAnsi="Trebuchet MS"/>
                <w:b/>
                <w:sz w:val="18"/>
                <w:szCs w:val="18"/>
                <w:lang w:eastAsia="ro-RO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  <w:lang w:eastAsia="ro-RO"/>
              </w:rPr>
              <w:t>ID</w:t>
            </w:r>
          </w:p>
        </w:tc>
        <w:tc>
          <w:tcPr>
            <w:tcW w:w="403" w:type="pct"/>
          </w:tcPr>
          <w:p w14:paraId="2F4DEEA5" w14:textId="77777777" w:rsidR="00A87044" w:rsidRPr="00B31B47" w:rsidRDefault="00A87044" w:rsidP="00A87044">
            <w:pPr>
              <w:rPr>
                <w:rFonts w:ascii="Trebuchet MS" w:hAnsi="Trebuchet MS"/>
                <w:b/>
                <w:sz w:val="18"/>
                <w:szCs w:val="18"/>
                <w:lang w:eastAsia="ro-RO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  <w:lang w:eastAsia="ro-RO"/>
              </w:rPr>
              <w:t>UM</w:t>
            </w:r>
          </w:p>
        </w:tc>
        <w:tc>
          <w:tcPr>
            <w:tcW w:w="805" w:type="pct"/>
          </w:tcPr>
          <w:p w14:paraId="5BC8EA29" w14:textId="77777777" w:rsidR="00A87044" w:rsidRPr="00B31B47" w:rsidRDefault="00A87044" w:rsidP="00A87044">
            <w:pPr>
              <w:rPr>
                <w:rFonts w:ascii="Trebuchet MS" w:hAnsi="Trebuchet MS"/>
                <w:b/>
                <w:sz w:val="18"/>
                <w:szCs w:val="18"/>
                <w:lang w:eastAsia="ro-RO"/>
              </w:rPr>
            </w:pPr>
          </w:p>
        </w:tc>
        <w:tc>
          <w:tcPr>
            <w:tcW w:w="805" w:type="pct"/>
          </w:tcPr>
          <w:p w14:paraId="45CC05E7" w14:textId="77777777" w:rsidR="00A87044" w:rsidRPr="00B31B47" w:rsidRDefault="00A87044" w:rsidP="00A87044">
            <w:pPr>
              <w:rPr>
                <w:rFonts w:ascii="Trebuchet MS" w:hAnsi="Trebuchet MS"/>
                <w:b/>
                <w:sz w:val="18"/>
                <w:szCs w:val="18"/>
                <w:lang w:eastAsia="ro-RO"/>
              </w:rPr>
            </w:pPr>
          </w:p>
        </w:tc>
        <w:tc>
          <w:tcPr>
            <w:tcW w:w="991" w:type="pct"/>
          </w:tcPr>
          <w:p w14:paraId="3F0B550C" w14:textId="77777777" w:rsidR="00A87044" w:rsidRPr="00B31B47" w:rsidRDefault="00A87044" w:rsidP="00A87044">
            <w:pPr>
              <w:rPr>
                <w:rFonts w:ascii="Trebuchet MS" w:hAnsi="Trebuchet MS"/>
                <w:b/>
                <w:sz w:val="18"/>
                <w:szCs w:val="18"/>
                <w:lang w:eastAsia="ro-RO"/>
              </w:rPr>
            </w:pPr>
          </w:p>
        </w:tc>
      </w:tr>
      <w:tr w:rsidR="00A87044" w:rsidRPr="00B31B47" w14:paraId="7E7C6D46" w14:textId="77777777" w:rsidTr="00F776FC">
        <w:trPr>
          <w:trHeight w:val="372"/>
        </w:trPr>
        <w:tc>
          <w:tcPr>
            <w:tcW w:w="1594" w:type="pct"/>
          </w:tcPr>
          <w:p w14:paraId="6241BD43" w14:textId="77777777" w:rsidR="00A87044" w:rsidRPr="00B31B47" w:rsidRDefault="00A87044" w:rsidP="00A87044">
            <w:pPr>
              <w:rPr>
                <w:rFonts w:ascii="Trebuchet MS" w:hAnsi="Trebuchet MS"/>
                <w:b/>
                <w:sz w:val="18"/>
                <w:szCs w:val="18"/>
                <w:lang w:eastAsia="ro-RO"/>
              </w:rPr>
            </w:pPr>
          </w:p>
        </w:tc>
        <w:tc>
          <w:tcPr>
            <w:tcW w:w="402" w:type="pct"/>
          </w:tcPr>
          <w:p w14:paraId="0F0698A5" w14:textId="77777777" w:rsidR="00A87044" w:rsidRPr="00B31B47" w:rsidRDefault="00A87044" w:rsidP="00A87044">
            <w:pPr>
              <w:rPr>
                <w:rFonts w:ascii="Trebuchet MS" w:hAnsi="Trebuchet MS"/>
                <w:b/>
                <w:sz w:val="18"/>
                <w:szCs w:val="18"/>
                <w:lang w:eastAsia="ro-RO"/>
              </w:rPr>
            </w:pPr>
          </w:p>
        </w:tc>
        <w:tc>
          <w:tcPr>
            <w:tcW w:w="403" w:type="pct"/>
          </w:tcPr>
          <w:p w14:paraId="0B1ABB99" w14:textId="77777777" w:rsidR="00A87044" w:rsidRPr="00B31B47" w:rsidRDefault="00A87044" w:rsidP="00A87044">
            <w:pPr>
              <w:rPr>
                <w:rFonts w:ascii="Trebuchet MS" w:hAnsi="Trebuchet MS"/>
                <w:b/>
                <w:sz w:val="18"/>
                <w:szCs w:val="18"/>
                <w:lang w:eastAsia="ro-RO"/>
              </w:rPr>
            </w:pPr>
          </w:p>
        </w:tc>
        <w:tc>
          <w:tcPr>
            <w:tcW w:w="805" w:type="pct"/>
          </w:tcPr>
          <w:p w14:paraId="1B9BA544" w14:textId="77777777" w:rsidR="00A87044" w:rsidRPr="00B31B47" w:rsidRDefault="00A87044" w:rsidP="00A87044">
            <w:pPr>
              <w:rPr>
                <w:rFonts w:ascii="Trebuchet MS" w:hAnsi="Trebuchet MS"/>
                <w:b/>
                <w:sz w:val="18"/>
                <w:szCs w:val="18"/>
                <w:lang w:eastAsia="ro-RO"/>
              </w:rPr>
            </w:pPr>
          </w:p>
        </w:tc>
        <w:tc>
          <w:tcPr>
            <w:tcW w:w="805" w:type="pct"/>
          </w:tcPr>
          <w:p w14:paraId="3D1FDC86" w14:textId="77777777" w:rsidR="00A87044" w:rsidRPr="00B31B47" w:rsidRDefault="00A87044" w:rsidP="00A87044">
            <w:pPr>
              <w:rPr>
                <w:rFonts w:ascii="Trebuchet MS" w:hAnsi="Trebuchet MS"/>
                <w:b/>
                <w:sz w:val="18"/>
                <w:szCs w:val="18"/>
                <w:lang w:eastAsia="ro-RO"/>
              </w:rPr>
            </w:pPr>
          </w:p>
        </w:tc>
        <w:tc>
          <w:tcPr>
            <w:tcW w:w="991" w:type="pct"/>
          </w:tcPr>
          <w:p w14:paraId="0A5BCAB6" w14:textId="77777777" w:rsidR="00A87044" w:rsidRPr="00B31B47" w:rsidRDefault="00A87044" w:rsidP="00A87044">
            <w:pPr>
              <w:rPr>
                <w:rFonts w:ascii="Trebuchet MS" w:hAnsi="Trebuchet MS"/>
                <w:b/>
                <w:sz w:val="18"/>
                <w:szCs w:val="18"/>
                <w:lang w:eastAsia="ro-RO"/>
              </w:rPr>
            </w:pPr>
          </w:p>
        </w:tc>
      </w:tr>
    </w:tbl>
    <w:p w14:paraId="06790960" w14:textId="77777777" w:rsidR="00A87044" w:rsidRPr="00B31B47" w:rsidRDefault="00A87044" w:rsidP="00A87044">
      <w:pPr>
        <w:ind w:left="1080"/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6C694D90" w14:textId="77777777" w:rsidR="00A87044" w:rsidRPr="00B31B47" w:rsidRDefault="00A87044" w:rsidP="00A87044">
      <w:pPr>
        <w:ind w:left="1080"/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7"/>
        <w:gridCol w:w="1151"/>
        <w:gridCol w:w="1537"/>
        <w:gridCol w:w="1537"/>
        <w:gridCol w:w="1792"/>
      </w:tblGrid>
      <w:tr w:rsidR="00A87044" w:rsidRPr="00B31B47" w14:paraId="206FA65B" w14:textId="77777777" w:rsidTr="00F776FC">
        <w:trPr>
          <w:trHeight w:val="550"/>
        </w:trPr>
        <w:tc>
          <w:tcPr>
            <w:tcW w:w="2423" w:type="pct"/>
            <w:gridSpan w:val="2"/>
          </w:tcPr>
          <w:p w14:paraId="1ED1752A" w14:textId="77777777" w:rsidR="00A87044" w:rsidRPr="00B31B47" w:rsidRDefault="00A87044" w:rsidP="00F776FC">
            <w:pPr>
              <w:rPr>
                <w:rFonts w:ascii="Trebuchet MS" w:hAnsi="Trebuchet MS"/>
                <w:b/>
                <w:sz w:val="18"/>
                <w:szCs w:val="18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</w:rPr>
              <w:t xml:space="preserve">Indicator </w:t>
            </w:r>
          </w:p>
          <w:p w14:paraId="64889CCE" w14:textId="77777777" w:rsidR="00A87044" w:rsidRPr="00B31B47" w:rsidRDefault="00A87044" w:rsidP="00F776FC">
            <w:pPr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814" w:type="pct"/>
          </w:tcPr>
          <w:p w14:paraId="67F46ECA" w14:textId="77777777" w:rsidR="00A87044" w:rsidRPr="00B31B47" w:rsidRDefault="00A87044" w:rsidP="00F776FC">
            <w:pPr>
              <w:rPr>
                <w:rFonts w:ascii="Trebuchet MS" w:hAnsi="Trebuchet MS"/>
                <w:b/>
                <w:sz w:val="18"/>
                <w:szCs w:val="18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</w:rPr>
              <w:t>Valori aprobate/ revizuite</w:t>
            </w:r>
          </w:p>
        </w:tc>
        <w:tc>
          <w:tcPr>
            <w:tcW w:w="814" w:type="pct"/>
          </w:tcPr>
          <w:p w14:paraId="274B2110" w14:textId="77777777" w:rsidR="00A87044" w:rsidRPr="00B31B47" w:rsidRDefault="00A87044" w:rsidP="00F776FC">
            <w:pPr>
              <w:rPr>
                <w:rFonts w:ascii="Trebuchet MS" w:hAnsi="Trebuchet MS"/>
                <w:b/>
                <w:sz w:val="18"/>
                <w:szCs w:val="18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</w:rPr>
              <w:t>Valoare raportată anterior</w:t>
            </w:r>
          </w:p>
        </w:tc>
        <w:tc>
          <w:tcPr>
            <w:tcW w:w="949" w:type="pct"/>
          </w:tcPr>
          <w:p w14:paraId="084028F3" w14:textId="77777777" w:rsidR="00A87044" w:rsidRPr="00B31B47" w:rsidRDefault="00A87044" w:rsidP="00F776FC">
            <w:pPr>
              <w:rPr>
                <w:rFonts w:ascii="Trebuchet MS" w:hAnsi="Trebuchet MS"/>
                <w:b/>
                <w:sz w:val="18"/>
                <w:szCs w:val="18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</w:rPr>
              <w:t>Valoare  în perioada curentă (agregată)</w:t>
            </w:r>
          </w:p>
        </w:tc>
      </w:tr>
      <w:tr w:rsidR="00A87044" w:rsidRPr="00B31B47" w14:paraId="529E599B" w14:textId="77777777" w:rsidTr="00F776FC">
        <w:trPr>
          <w:trHeight w:val="336"/>
        </w:trPr>
        <w:tc>
          <w:tcPr>
            <w:tcW w:w="1814" w:type="pct"/>
          </w:tcPr>
          <w:p w14:paraId="764DADBF" w14:textId="77777777" w:rsidR="00A87044" w:rsidRPr="00B31B47" w:rsidRDefault="00A87044" w:rsidP="00F776FC">
            <w:pPr>
              <w:rPr>
                <w:rFonts w:ascii="Trebuchet MS" w:hAnsi="Trebuchet MS"/>
                <w:b/>
                <w:sz w:val="18"/>
                <w:szCs w:val="18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</w:rPr>
              <w:t>Denumire</w:t>
            </w:r>
          </w:p>
        </w:tc>
        <w:tc>
          <w:tcPr>
            <w:tcW w:w="609" w:type="pct"/>
          </w:tcPr>
          <w:p w14:paraId="1D0F7D89" w14:textId="77777777" w:rsidR="00A87044" w:rsidRPr="00B31B47" w:rsidRDefault="00A87044" w:rsidP="00F776FC">
            <w:pPr>
              <w:rPr>
                <w:rFonts w:ascii="Trebuchet MS" w:hAnsi="Trebuchet MS"/>
                <w:b/>
                <w:sz w:val="18"/>
                <w:szCs w:val="18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</w:rPr>
              <w:t>UM</w:t>
            </w:r>
          </w:p>
        </w:tc>
        <w:tc>
          <w:tcPr>
            <w:tcW w:w="814" w:type="pct"/>
          </w:tcPr>
          <w:p w14:paraId="764FC210" w14:textId="77777777" w:rsidR="00A87044" w:rsidRPr="00B31B47" w:rsidRDefault="00A87044" w:rsidP="00F776FC">
            <w:pPr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814" w:type="pct"/>
          </w:tcPr>
          <w:p w14:paraId="6CD4E316" w14:textId="77777777" w:rsidR="00A87044" w:rsidRPr="00B31B47" w:rsidRDefault="00A87044" w:rsidP="00F776FC">
            <w:pPr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949" w:type="pct"/>
          </w:tcPr>
          <w:p w14:paraId="3E18A5D3" w14:textId="77777777" w:rsidR="00A87044" w:rsidRPr="00B31B47" w:rsidRDefault="00A87044" w:rsidP="00F776FC">
            <w:pPr>
              <w:rPr>
                <w:rFonts w:ascii="Trebuchet MS" w:hAnsi="Trebuchet MS"/>
                <w:b/>
                <w:sz w:val="18"/>
                <w:szCs w:val="18"/>
              </w:rPr>
            </w:pPr>
          </w:p>
        </w:tc>
      </w:tr>
      <w:tr w:rsidR="00A87044" w:rsidRPr="00B31B47" w14:paraId="3E006105" w14:textId="77777777" w:rsidTr="00F776FC">
        <w:trPr>
          <w:trHeight w:val="372"/>
        </w:trPr>
        <w:tc>
          <w:tcPr>
            <w:tcW w:w="1814" w:type="pct"/>
          </w:tcPr>
          <w:p w14:paraId="1FE073DD" w14:textId="77777777" w:rsidR="00A87044" w:rsidRPr="00B31B47" w:rsidRDefault="00A87044" w:rsidP="00F776FC">
            <w:pPr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609" w:type="pct"/>
          </w:tcPr>
          <w:p w14:paraId="00C9B5FD" w14:textId="77777777" w:rsidR="00A87044" w:rsidRPr="00B31B47" w:rsidRDefault="00A87044" w:rsidP="00F776FC">
            <w:pPr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814" w:type="pct"/>
          </w:tcPr>
          <w:p w14:paraId="55575013" w14:textId="77777777" w:rsidR="00A87044" w:rsidRPr="00B31B47" w:rsidRDefault="00A87044" w:rsidP="00F776FC">
            <w:pPr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814" w:type="pct"/>
          </w:tcPr>
          <w:p w14:paraId="11A7C658" w14:textId="77777777" w:rsidR="00A87044" w:rsidRPr="00B31B47" w:rsidRDefault="00A87044" w:rsidP="00F776FC">
            <w:pPr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949" w:type="pct"/>
          </w:tcPr>
          <w:p w14:paraId="6C70C9F3" w14:textId="77777777" w:rsidR="00A87044" w:rsidRPr="00B31B47" w:rsidRDefault="00A87044" w:rsidP="00F776FC">
            <w:pPr>
              <w:rPr>
                <w:rFonts w:ascii="Trebuchet MS" w:hAnsi="Trebuchet MS"/>
                <w:b/>
                <w:sz w:val="18"/>
                <w:szCs w:val="18"/>
              </w:rPr>
            </w:pPr>
          </w:p>
        </w:tc>
      </w:tr>
    </w:tbl>
    <w:p w14:paraId="2F96CC77" w14:textId="77777777" w:rsidR="00A87044" w:rsidRPr="00B31B47" w:rsidRDefault="00A87044" w:rsidP="00A87044">
      <w:pPr>
        <w:ind w:left="1080"/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472ECE4B" w14:textId="77777777" w:rsidR="00855D9B" w:rsidRPr="00B31B47" w:rsidRDefault="00855D9B" w:rsidP="00A87044">
      <w:pPr>
        <w:ind w:left="1080"/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69ACDDA6" w14:textId="77777777" w:rsidR="00855D9B" w:rsidRPr="00B31B47" w:rsidRDefault="00855D9B" w:rsidP="00A87044">
      <w:pPr>
        <w:ind w:left="1080"/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27C0114F" w14:textId="77777777" w:rsidR="00855D9B" w:rsidRPr="00B31B47" w:rsidRDefault="00855D9B" w:rsidP="00A87044">
      <w:pPr>
        <w:ind w:left="1080"/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0E64BBAD" w14:textId="77777777" w:rsidR="00B37864" w:rsidRPr="00B31B47" w:rsidRDefault="00B37864" w:rsidP="00A87044">
      <w:pPr>
        <w:ind w:left="1080"/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49808342" w14:textId="77777777" w:rsidR="002072AB" w:rsidRPr="00B31B47" w:rsidRDefault="002072AB" w:rsidP="00376CFE">
      <w:pPr>
        <w:numPr>
          <w:ilvl w:val="1"/>
          <w:numId w:val="6"/>
        </w:numPr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B31B47"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  <w:t>Verificarea existenței echipamentelor achiziționate (contracte de furnizare sau alt tip de contracte în cadrul cărora se achiziționează și echipamente) și constatări privind modul de utilizare a acestora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2056"/>
        <w:gridCol w:w="1662"/>
        <w:gridCol w:w="269"/>
        <w:gridCol w:w="424"/>
        <w:gridCol w:w="949"/>
        <w:gridCol w:w="574"/>
        <w:gridCol w:w="664"/>
        <w:gridCol w:w="1294"/>
      </w:tblGrid>
      <w:tr w:rsidR="00E23585" w:rsidRPr="00B31B47" w14:paraId="47BB84E8" w14:textId="77777777" w:rsidTr="006C0958">
        <w:trPr>
          <w:trHeight w:val="278"/>
        </w:trPr>
        <w:tc>
          <w:tcPr>
            <w:tcW w:w="29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623869A5" w14:textId="77777777" w:rsidR="00E23585" w:rsidRPr="00B31B47" w:rsidRDefault="00E23585" w:rsidP="00E23585">
            <w:pPr>
              <w:spacing w:before="60" w:after="60"/>
              <w:rPr>
                <w:rFonts w:ascii="Trebuchet MS" w:hAnsi="Trebuchet MS"/>
                <w:color w:val="000000"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color w:val="000000"/>
                <w:sz w:val="18"/>
                <w:szCs w:val="18"/>
                <w:lang w:eastAsia="zh-CN"/>
              </w:rPr>
              <w:t>ECHIPAMENTE (</w:t>
            </w:r>
          </w:p>
        </w:tc>
        <w:tc>
          <w:tcPr>
            <w:tcW w:w="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C3A6" w14:textId="77777777" w:rsidR="00E23585" w:rsidRPr="00B31B47" w:rsidRDefault="00E23585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highlight w:val="lightGray"/>
                <w:lang w:eastAsia="zh-CN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6F94" w14:textId="77777777" w:rsidR="00E23585" w:rsidRPr="00B31B47" w:rsidRDefault="00E23585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highlight w:val="lightGray"/>
                <w:lang w:eastAsia="zh-CN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440E" w14:textId="77777777" w:rsidR="00E23585" w:rsidRPr="00B31B47" w:rsidRDefault="00E23585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E23585" w:rsidRPr="00B31B47" w14:paraId="3FAD4CC8" w14:textId="77777777" w:rsidTr="006C0958">
        <w:trPr>
          <w:trHeight w:val="278"/>
        </w:trPr>
        <w:tc>
          <w:tcPr>
            <w:tcW w:w="29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9E7B" w14:textId="77777777" w:rsidR="00E23585" w:rsidRPr="00B31B47" w:rsidRDefault="00E23585" w:rsidP="00E23585">
            <w:pPr>
              <w:spacing w:before="60" w:after="60"/>
              <w:rPr>
                <w:rFonts w:ascii="Trebuchet MS" w:hAnsi="Trebuchet MS"/>
                <w:color w:val="000000"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color w:val="000000"/>
                <w:sz w:val="18"/>
                <w:szCs w:val="18"/>
                <w:lang w:eastAsia="zh-CN"/>
              </w:rPr>
              <w:t xml:space="preserve">Proiectul prevede </w:t>
            </w:r>
            <w:proofErr w:type="spellStart"/>
            <w:r w:rsidRPr="00B31B47">
              <w:rPr>
                <w:rFonts w:ascii="Trebuchet MS" w:hAnsi="Trebuchet MS"/>
                <w:color w:val="000000"/>
                <w:sz w:val="18"/>
                <w:szCs w:val="18"/>
                <w:lang w:eastAsia="zh-CN"/>
              </w:rPr>
              <w:t>achiziţia</w:t>
            </w:r>
            <w:proofErr w:type="spellEnd"/>
            <w:r w:rsidRPr="00B31B47">
              <w:rPr>
                <w:rFonts w:ascii="Trebuchet MS" w:hAnsi="Trebuchet MS"/>
                <w:color w:val="000000"/>
                <w:sz w:val="18"/>
                <w:szCs w:val="18"/>
                <w:lang w:eastAsia="zh-CN"/>
              </w:rPr>
              <w:t xml:space="preserve"> de echipamente?</w:t>
            </w:r>
          </w:p>
        </w:tc>
        <w:tc>
          <w:tcPr>
            <w:tcW w:w="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CB98" w14:textId="77777777" w:rsidR="00E23585" w:rsidRPr="00B31B47" w:rsidRDefault="00E23585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highlight w:val="lightGray"/>
                <w:lang w:eastAsia="zh-CN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6A40" w14:textId="77777777" w:rsidR="00E23585" w:rsidRPr="00B31B47" w:rsidRDefault="00E23585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highlight w:val="lightGray"/>
                <w:lang w:eastAsia="zh-CN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DF88" w14:textId="77777777" w:rsidR="00E23585" w:rsidRPr="00B31B47" w:rsidRDefault="00E23585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E23585" w:rsidRPr="00B31B47" w14:paraId="3C69446B" w14:textId="77777777" w:rsidTr="006C0958">
        <w:trPr>
          <w:trHeight w:val="278"/>
        </w:trPr>
        <w:tc>
          <w:tcPr>
            <w:tcW w:w="29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6F8B" w14:textId="77777777" w:rsidR="00E23585" w:rsidRPr="00B31B47" w:rsidRDefault="00E23585" w:rsidP="00E23585">
            <w:pPr>
              <w:spacing w:before="60" w:after="60"/>
              <w:rPr>
                <w:rFonts w:ascii="Trebuchet MS" w:hAnsi="Trebuchet MS"/>
                <w:color w:val="000000"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color w:val="000000"/>
                <w:sz w:val="18"/>
                <w:szCs w:val="18"/>
                <w:lang w:eastAsia="zh-CN"/>
              </w:rPr>
              <w:t>Echipamentele sunt instalate ?</w:t>
            </w:r>
          </w:p>
        </w:tc>
        <w:tc>
          <w:tcPr>
            <w:tcW w:w="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0DFF" w14:textId="77777777" w:rsidR="00E23585" w:rsidRPr="00B31B47" w:rsidRDefault="00E23585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highlight w:val="lightGray"/>
                <w:lang w:eastAsia="zh-CN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DC0F" w14:textId="77777777" w:rsidR="00E23585" w:rsidRPr="00B31B47" w:rsidRDefault="00E23585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highlight w:val="lightGray"/>
                <w:lang w:eastAsia="zh-CN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FEFF" w14:textId="77777777" w:rsidR="00E23585" w:rsidRPr="00B31B47" w:rsidRDefault="00E23585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E23585" w:rsidRPr="00B31B47" w14:paraId="3F099F80" w14:textId="77777777" w:rsidTr="006C0958">
        <w:trPr>
          <w:trHeight w:val="278"/>
        </w:trPr>
        <w:tc>
          <w:tcPr>
            <w:tcW w:w="29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9729" w14:textId="77777777" w:rsidR="00E23585" w:rsidRPr="00B31B47" w:rsidRDefault="00E23585" w:rsidP="00E23585">
            <w:pPr>
              <w:spacing w:before="60" w:after="60"/>
              <w:rPr>
                <w:rFonts w:ascii="Trebuchet MS" w:hAnsi="Trebuchet MS"/>
                <w:color w:val="000000"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color w:val="000000"/>
                <w:sz w:val="18"/>
                <w:szCs w:val="18"/>
                <w:lang w:eastAsia="zh-CN"/>
              </w:rPr>
              <w:t xml:space="preserve">Echipamentele sunt puse în </w:t>
            </w:r>
            <w:proofErr w:type="spellStart"/>
            <w:r w:rsidRPr="00B31B47">
              <w:rPr>
                <w:rFonts w:ascii="Trebuchet MS" w:hAnsi="Trebuchet MS"/>
                <w:color w:val="000000"/>
                <w:sz w:val="18"/>
                <w:szCs w:val="18"/>
                <w:lang w:eastAsia="zh-CN"/>
              </w:rPr>
              <w:t>funcţiune</w:t>
            </w:r>
            <w:proofErr w:type="spellEnd"/>
            <w:r w:rsidRPr="00B31B47">
              <w:rPr>
                <w:rFonts w:ascii="Trebuchet MS" w:hAnsi="Trebuchet MS"/>
                <w:color w:val="000000"/>
                <w:sz w:val="18"/>
                <w:szCs w:val="18"/>
                <w:lang w:eastAsia="zh-CN"/>
              </w:rPr>
              <w:t xml:space="preserve"> ?</w:t>
            </w:r>
          </w:p>
        </w:tc>
        <w:tc>
          <w:tcPr>
            <w:tcW w:w="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D504" w14:textId="77777777" w:rsidR="00E23585" w:rsidRPr="00B31B47" w:rsidRDefault="00E23585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highlight w:val="lightGray"/>
                <w:lang w:eastAsia="zh-CN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BB1E" w14:textId="77777777" w:rsidR="00E23585" w:rsidRPr="00B31B47" w:rsidRDefault="00E23585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highlight w:val="lightGray"/>
                <w:lang w:eastAsia="zh-CN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3E60" w14:textId="77777777" w:rsidR="00E23585" w:rsidRPr="00B31B47" w:rsidRDefault="00E23585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C66657" w:rsidRPr="00B31B47" w14:paraId="6E794D21" w14:textId="77777777" w:rsidTr="006C0958">
        <w:trPr>
          <w:cantSplit/>
          <w:trHeight w:val="1615"/>
        </w:trPr>
        <w:tc>
          <w:tcPr>
            <w:tcW w:w="865" w:type="pct"/>
            <w:vAlign w:val="center"/>
          </w:tcPr>
          <w:p w14:paraId="6F38B4EF" w14:textId="77777777" w:rsidR="00C66657" w:rsidRPr="00B31B47" w:rsidRDefault="00C66657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  <w:lang w:eastAsia="zh-CN"/>
              </w:rPr>
              <w:t xml:space="preserve">ECHIPAMENTE </w:t>
            </w:r>
            <w:r w:rsidRPr="00B31B47">
              <w:rPr>
                <w:rFonts w:ascii="Trebuchet MS" w:hAnsi="Trebuchet MS"/>
                <w:b/>
                <w:i/>
                <w:iCs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77" w:type="pct"/>
            <w:vAlign w:val="center"/>
          </w:tcPr>
          <w:p w14:paraId="6D8220F1" w14:textId="77777777" w:rsidR="00C66657" w:rsidRPr="00B31B47" w:rsidRDefault="00C66657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>Inventariat ca articol separat (cu număr de identificare)</w:t>
            </w:r>
          </w:p>
        </w:tc>
        <w:tc>
          <w:tcPr>
            <w:tcW w:w="871" w:type="pct"/>
            <w:vAlign w:val="center"/>
          </w:tcPr>
          <w:p w14:paraId="3436C1F3" w14:textId="77777777" w:rsidR="00C66657" w:rsidRPr="00B31B47" w:rsidRDefault="00C66657" w:rsidP="00E23585">
            <w:pPr>
              <w:spacing w:before="60" w:after="60"/>
              <w:jc w:val="center"/>
              <w:rPr>
                <w:rFonts w:ascii="Trebuchet MS" w:hAnsi="Trebuchet MS"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>Departamentul unde a fost instalat</w:t>
            </w:r>
          </w:p>
        </w:tc>
        <w:tc>
          <w:tcPr>
            <w:tcW w:w="363" w:type="pct"/>
            <w:gridSpan w:val="2"/>
            <w:textDirection w:val="btLr"/>
            <w:vAlign w:val="center"/>
          </w:tcPr>
          <w:p w14:paraId="33BB5F9E" w14:textId="77777777" w:rsidR="00C66657" w:rsidRPr="00B31B47" w:rsidRDefault="00C66657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 xml:space="preserve">În stare de </w:t>
            </w:r>
            <w:proofErr w:type="spellStart"/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>funcţionare</w:t>
            </w:r>
            <w:proofErr w:type="spellEnd"/>
          </w:p>
        </w:tc>
        <w:tc>
          <w:tcPr>
            <w:tcW w:w="798" w:type="pct"/>
            <w:gridSpan w:val="2"/>
            <w:vAlign w:val="center"/>
          </w:tcPr>
          <w:p w14:paraId="36501028" w14:textId="77777777" w:rsidR="00C66657" w:rsidRPr="00B31B47" w:rsidRDefault="00C66657" w:rsidP="00E23585">
            <w:pPr>
              <w:spacing w:before="60" w:after="60"/>
              <w:jc w:val="center"/>
              <w:rPr>
                <w:rFonts w:ascii="Trebuchet MS" w:hAnsi="Trebuchet MS"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>Primit</w:t>
            </w:r>
          </w:p>
        </w:tc>
        <w:tc>
          <w:tcPr>
            <w:tcW w:w="1026" w:type="pct"/>
            <w:gridSpan w:val="2"/>
            <w:vAlign w:val="center"/>
          </w:tcPr>
          <w:p w14:paraId="3888AD9E" w14:textId="77777777" w:rsidR="00C66657" w:rsidRPr="00B31B47" w:rsidRDefault="00C66657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 xml:space="preserve">Primit </w:t>
            </w:r>
            <w:proofErr w:type="spellStart"/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>şi</w:t>
            </w:r>
            <w:proofErr w:type="spellEnd"/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 xml:space="preserve"> pus în </w:t>
            </w:r>
            <w:proofErr w:type="spellStart"/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>funcţiune</w:t>
            </w:r>
            <w:proofErr w:type="spellEnd"/>
          </w:p>
        </w:tc>
      </w:tr>
      <w:tr w:rsidR="00C66657" w:rsidRPr="00B31B47" w14:paraId="45E0E8ED" w14:textId="77777777" w:rsidTr="006C0958">
        <w:trPr>
          <w:trHeight w:val="278"/>
        </w:trPr>
        <w:tc>
          <w:tcPr>
            <w:tcW w:w="865" w:type="pct"/>
            <w:vAlign w:val="center"/>
          </w:tcPr>
          <w:p w14:paraId="3E90D6CF" w14:textId="77777777" w:rsidR="00C66657" w:rsidRPr="00B31B47" w:rsidRDefault="00C66657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>Echipament</w:t>
            </w:r>
          </w:p>
        </w:tc>
        <w:tc>
          <w:tcPr>
            <w:tcW w:w="1077" w:type="pct"/>
            <w:vAlign w:val="center"/>
          </w:tcPr>
          <w:p w14:paraId="558DABB9" w14:textId="77777777" w:rsidR="00C66657" w:rsidRPr="00B31B47" w:rsidRDefault="00C66657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871" w:type="pct"/>
            <w:vAlign w:val="center"/>
          </w:tcPr>
          <w:p w14:paraId="3701C0F5" w14:textId="77777777" w:rsidR="00C66657" w:rsidRPr="00B31B47" w:rsidRDefault="00C66657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363" w:type="pct"/>
            <w:gridSpan w:val="2"/>
            <w:vAlign w:val="center"/>
          </w:tcPr>
          <w:p w14:paraId="59544E4B" w14:textId="77777777" w:rsidR="00C66657" w:rsidRPr="00B31B47" w:rsidRDefault="00C66657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798" w:type="pct"/>
            <w:gridSpan w:val="2"/>
            <w:vAlign w:val="center"/>
          </w:tcPr>
          <w:p w14:paraId="124C848A" w14:textId="77777777" w:rsidR="00C66657" w:rsidRPr="00B31B47" w:rsidRDefault="00C66657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026" w:type="pct"/>
            <w:gridSpan w:val="2"/>
            <w:vAlign w:val="center"/>
          </w:tcPr>
          <w:p w14:paraId="1C856E30" w14:textId="77777777" w:rsidR="00C66657" w:rsidRPr="00B31B47" w:rsidRDefault="00C66657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</w:tr>
      <w:tr w:rsidR="00C66657" w:rsidRPr="00B31B47" w14:paraId="3C63A939" w14:textId="77777777" w:rsidTr="006C0958">
        <w:trPr>
          <w:trHeight w:val="278"/>
        </w:trPr>
        <w:tc>
          <w:tcPr>
            <w:tcW w:w="865" w:type="pct"/>
            <w:vAlign w:val="center"/>
          </w:tcPr>
          <w:p w14:paraId="60549C7E" w14:textId="77777777" w:rsidR="00C66657" w:rsidRPr="00B31B47" w:rsidRDefault="00C66657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077" w:type="pct"/>
            <w:vAlign w:val="center"/>
          </w:tcPr>
          <w:p w14:paraId="29048A28" w14:textId="77777777" w:rsidR="00C66657" w:rsidRPr="00B31B47" w:rsidRDefault="00C66657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871" w:type="pct"/>
            <w:vAlign w:val="center"/>
          </w:tcPr>
          <w:p w14:paraId="2E34E817" w14:textId="77777777" w:rsidR="00C66657" w:rsidRPr="00B31B47" w:rsidRDefault="00C66657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363" w:type="pct"/>
            <w:gridSpan w:val="2"/>
            <w:vAlign w:val="center"/>
          </w:tcPr>
          <w:p w14:paraId="3EB87FBD" w14:textId="77777777" w:rsidR="00C66657" w:rsidRPr="00B31B47" w:rsidRDefault="00C66657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798" w:type="pct"/>
            <w:gridSpan w:val="2"/>
            <w:vAlign w:val="center"/>
          </w:tcPr>
          <w:p w14:paraId="47095724" w14:textId="77777777" w:rsidR="00C66657" w:rsidRPr="00B31B47" w:rsidRDefault="00C66657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026" w:type="pct"/>
            <w:gridSpan w:val="2"/>
            <w:vAlign w:val="center"/>
          </w:tcPr>
          <w:p w14:paraId="4C60E5FB" w14:textId="77777777" w:rsidR="00C66657" w:rsidRPr="00B31B47" w:rsidRDefault="00C66657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</w:tr>
      <w:tr w:rsidR="00C66657" w:rsidRPr="00B31B47" w14:paraId="38F19EAB" w14:textId="77777777" w:rsidTr="006C0958">
        <w:trPr>
          <w:trHeight w:val="278"/>
        </w:trPr>
        <w:tc>
          <w:tcPr>
            <w:tcW w:w="865" w:type="pct"/>
            <w:vAlign w:val="center"/>
          </w:tcPr>
          <w:p w14:paraId="565FBDC8" w14:textId="77777777" w:rsidR="00C66657" w:rsidRPr="00B31B47" w:rsidRDefault="00C66657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077" w:type="pct"/>
            <w:vAlign w:val="center"/>
          </w:tcPr>
          <w:p w14:paraId="320085D6" w14:textId="77777777" w:rsidR="00C66657" w:rsidRPr="00B31B47" w:rsidRDefault="00C66657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871" w:type="pct"/>
            <w:vAlign w:val="center"/>
          </w:tcPr>
          <w:p w14:paraId="591B36F6" w14:textId="77777777" w:rsidR="00C66657" w:rsidRPr="00B31B47" w:rsidRDefault="00C66657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363" w:type="pct"/>
            <w:gridSpan w:val="2"/>
            <w:vAlign w:val="center"/>
          </w:tcPr>
          <w:p w14:paraId="04185B81" w14:textId="77777777" w:rsidR="00C66657" w:rsidRPr="00B31B47" w:rsidRDefault="00C66657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798" w:type="pct"/>
            <w:gridSpan w:val="2"/>
            <w:vAlign w:val="center"/>
          </w:tcPr>
          <w:p w14:paraId="357B1910" w14:textId="77777777" w:rsidR="00C66657" w:rsidRPr="00B31B47" w:rsidRDefault="00C66657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026" w:type="pct"/>
            <w:gridSpan w:val="2"/>
            <w:vAlign w:val="center"/>
          </w:tcPr>
          <w:p w14:paraId="4E7D534D" w14:textId="77777777" w:rsidR="00C66657" w:rsidRPr="00B31B47" w:rsidRDefault="00C66657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</w:tr>
      <w:tr w:rsidR="00C66657" w:rsidRPr="00B31B47" w14:paraId="7AD3A0F5" w14:textId="77777777" w:rsidTr="006C0958">
        <w:trPr>
          <w:trHeight w:val="278"/>
        </w:trPr>
        <w:tc>
          <w:tcPr>
            <w:tcW w:w="865" w:type="pct"/>
            <w:vAlign w:val="center"/>
          </w:tcPr>
          <w:p w14:paraId="2860DCF7" w14:textId="77777777" w:rsidR="00C66657" w:rsidRPr="00B31B47" w:rsidRDefault="00C66657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077" w:type="pct"/>
            <w:vAlign w:val="center"/>
          </w:tcPr>
          <w:p w14:paraId="2709B737" w14:textId="77777777" w:rsidR="00C66657" w:rsidRPr="00B31B47" w:rsidRDefault="00C66657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871" w:type="pct"/>
            <w:vAlign w:val="center"/>
          </w:tcPr>
          <w:p w14:paraId="3AC67765" w14:textId="77777777" w:rsidR="00C66657" w:rsidRPr="00B31B47" w:rsidRDefault="00C66657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363" w:type="pct"/>
            <w:gridSpan w:val="2"/>
            <w:vAlign w:val="center"/>
          </w:tcPr>
          <w:p w14:paraId="6ADF434B" w14:textId="77777777" w:rsidR="00C66657" w:rsidRPr="00B31B47" w:rsidRDefault="00C66657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798" w:type="pct"/>
            <w:gridSpan w:val="2"/>
            <w:vAlign w:val="center"/>
          </w:tcPr>
          <w:p w14:paraId="122579C7" w14:textId="77777777" w:rsidR="00C66657" w:rsidRPr="00B31B47" w:rsidRDefault="00C66657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026" w:type="pct"/>
            <w:gridSpan w:val="2"/>
            <w:vAlign w:val="center"/>
          </w:tcPr>
          <w:p w14:paraId="42BD7F90" w14:textId="77777777" w:rsidR="00C66657" w:rsidRPr="00B31B47" w:rsidRDefault="00C66657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</w:tr>
    </w:tbl>
    <w:p w14:paraId="23D2DB8E" w14:textId="77777777" w:rsidR="00E23585" w:rsidRPr="00B31B47" w:rsidRDefault="00E23585" w:rsidP="00E23585">
      <w:pPr>
        <w:ind w:left="360"/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6B3D967F" w14:textId="77777777" w:rsidR="002072AB" w:rsidRPr="00B31B47" w:rsidRDefault="002072AB" w:rsidP="00E23585">
      <w:pPr>
        <w:numPr>
          <w:ilvl w:val="1"/>
          <w:numId w:val="6"/>
        </w:numPr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B31B47"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  <w:t>Constatări privind desfășurarea stadiului execuției lucrărilor (contracte de servicii privind proiectarea, contracte de execuție lucrări sau proiectare și execuție lucrări, valabilitate autorizație de construire); verificarea graficului de execuție, abateri, măsuri implementate/propuse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1"/>
        <w:gridCol w:w="809"/>
        <w:gridCol w:w="809"/>
        <w:gridCol w:w="1744"/>
      </w:tblGrid>
      <w:tr w:rsidR="00E23585" w:rsidRPr="00B31B47" w14:paraId="2FE7E84A" w14:textId="77777777" w:rsidTr="00F776FC">
        <w:trPr>
          <w:trHeight w:val="278"/>
        </w:trPr>
        <w:tc>
          <w:tcPr>
            <w:tcW w:w="3237" w:type="pct"/>
            <w:tcBorders>
              <w:bottom w:val="single" w:sz="4" w:space="0" w:color="auto"/>
            </w:tcBorders>
            <w:shd w:val="pct5" w:color="auto" w:fill="auto"/>
          </w:tcPr>
          <w:p w14:paraId="34C38404" w14:textId="77777777" w:rsidR="00E23585" w:rsidRPr="00B31B47" w:rsidRDefault="00E23585" w:rsidP="00E23585">
            <w:pPr>
              <w:spacing w:before="60" w:after="60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  <w:lang w:eastAsia="zh-CN"/>
              </w:rPr>
              <w:t xml:space="preserve">LUCRĂRI </w:t>
            </w:r>
          </w:p>
        </w:tc>
        <w:tc>
          <w:tcPr>
            <w:tcW w:w="424" w:type="pct"/>
          </w:tcPr>
          <w:p w14:paraId="4BAC6D49" w14:textId="77777777" w:rsidR="00E23585" w:rsidRPr="00B31B47" w:rsidRDefault="00E23585" w:rsidP="00E23585">
            <w:pPr>
              <w:spacing w:before="60" w:after="60"/>
              <w:jc w:val="center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  <w:lang w:eastAsia="zh-CN"/>
              </w:rPr>
              <w:t>Da</w:t>
            </w:r>
          </w:p>
        </w:tc>
        <w:tc>
          <w:tcPr>
            <w:tcW w:w="424" w:type="pct"/>
          </w:tcPr>
          <w:p w14:paraId="30E96F93" w14:textId="77777777" w:rsidR="00E23585" w:rsidRPr="00B31B47" w:rsidRDefault="00E23585" w:rsidP="00E23585">
            <w:pPr>
              <w:spacing w:before="60" w:after="60"/>
              <w:jc w:val="center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  <w:lang w:eastAsia="zh-CN"/>
              </w:rPr>
              <w:t>Nu</w:t>
            </w:r>
          </w:p>
        </w:tc>
        <w:tc>
          <w:tcPr>
            <w:tcW w:w="914" w:type="pct"/>
          </w:tcPr>
          <w:p w14:paraId="066A1D04" w14:textId="77777777" w:rsidR="00E23585" w:rsidRPr="00B31B47" w:rsidRDefault="00E23585" w:rsidP="00E23585">
            <w:pPr>
              <w:spacing w:before="60" w:after="60"/>
              <w:jc w:val="center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  <w:lang w:eastAsia="zh-CN"/>
              </w:rPr>
              <w:t>Comentarii</w:t>
            </w:r>
          </w:p>
        </w:tc>
      </w:tr>
      <w:tr w:rsidR="00E23585" w:rsidRPr="00B31B47" w14:paraId="7446A632" w14:textId="77777777" w:rsidTr="00F776FC">
        <w:trPr>
          <w:trHeight w:val="278"/>
        </w:trPr>
        <w:tc>
          <w:tcPr>
            <w:tcW w:w="3237" w:type="pct"/>
          </w:tcPr>
          <w:p w14:paraId="6EC71D72" w14:textId="77777777" w:rsidR="00E23585" w:rsidRPr="00B31B47" w:rsidRDefault="00E23585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 xml:space="preserve">Starea lucrărilor corespunde contractului de </w:t>
            </w:r>
            <w:proofErr w:type="spellStart"/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>finanţare</w:t>
            </w:r>
            <w:proofErr w:type="spellEnd"/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 xml:space="preserve"> / calendarului </w:t>
            </w:r>
            <w:proofErr w:type="spellStart"/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>activităţilor</w:t>
            </w:r>
            <w:proofErr w:type="spellEnd"/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 xml:space="preserve">/ofertei declarate </w:t>
            </w:r>
            <w:proofErr w:type="spellStart"/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>câştigătoare</w:t>
            </w:r>
            <w:proofErr w:type="spellEnd"/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 xml:space="preserve"> ?</w:t>
            </w:r>
          </w:p>
        </w:tc>
        <w:tc>
          <w:tcPr>
            <w:tcW w:w="424" w:type="pct"/>
          </w:tcPr>
          <w:p w14:paraId="67C191F4" w14:textId="77777777" w:rsidR="00E23585" w:rsidRPr="00B31B47" w:rsidRDefault="00E23585" w:rsidP="00E23585">
            <w:pPr>
              <w:spacing w:before="60" w:after="60"/>
              <w:jc w:val="center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</w:tcPr>
          <w:p w14:paraId="08091B14" w14:textId="77777777" w:rsidR="00E23585" w:rsidRPr="00B31B47" w:rsidRDefault="00E23585" w:rsidP="00E23585">
            <w:pPr>
              <w:spacing w:before="60" w:after="60"/>
              <w:jc w:val="center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914" w:type="pct"/>
          </w:tcPr>
          <w:p w14:paraId="60609525" w14:textId="77777777" w:rsidR="00E23585" w:rsidRPr="00B31B47" w:rsidRDefault="00E23585" w:rsidP="00E23585">
            <w:pPr>
              <w:spacing w:before="60" w:after="60"/>
              <w:jc w:val="center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</w:tr>
      <w:tr w:rsidR="00E23585" w:rsidRPr="00B31B47" w14:paraId="545E7BCE" w14:textId="77777777" w:rsidTr="00F776FC">
        <w:trPr>
          <w:trHeight w:val="278"/>
        </w:trPr>
        <w:tc>
          <w:tcPr>
            <w:tcW w:w="3237" w:type="pct"/>
          </w:tcPr>
          <w:p w14:paraId="5562D2BC" w14:textId="77777777" w:rsidR="00E23585" w:rsidRPr="00B31B47" w:rsidRDefault="00E23585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highlight w:val="lightGray"/>
                <w:lang w:eastAsia="zh-CN"/>
              </w:rPr>
            </w:pPr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>Aprobări /</w:t>
            </w:r>
            <w:proofErr w:type="spellStart"/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>autorizaţii</w:t>
            </w:r>
            <w:proofErr w:type="spellEnd"/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>/</w:t>
            </w:r>
            <w:proofErr w:type="spellStart"/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>documentaţie</w:t>
            </w:r>
            <w:proofErr w:type="spellEnd"/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 xml:space="preserve"> de mediu relevante; există probleme în </w:t>
            </w:r>
            <w:proofErr w:type="spellStart"/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>obţinerea</w:t>
            </w:r>
            <w:proofErr w:type="spellEnd"/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 xml:space="preserve"> avizelor?</w:t>
            </w:r>
          </w:p>
        </w:tc>
        <w:tc>
          <w:tcPr>
            <w:tcW w:w="424" w:type="pct"/>
          </w:tcPr>
          <w:p w14:paraId="4B3B58D4" w14:textId="77777777" w:rsidR="00E23585" w:rsidRPr="00B31B47" w:rsidRDefault="00E23585" w:rsidP="00E23585">
            <w:pPr>
              <w:spacing w:before="60" w:after="60"/>
              <w:jc w:val="center"/>
              <w:rPr>
                <w:rFonts w:ascii="Trebuchet MS" w:hAnsi="Trebuchet MS"/>
                <w:sz w:val="18"/>
                <w:szCs w:val="18"/>
                <w:highlight w:val="lightGray"/>
                <w:lang w:eastAsia="zh-CN"/>
              </w:rPr>
            </w:pPr>
          </w:p>
        </w:tc>
        <w:tc>
          <w:tcPr>
            <w:tcW w:w="424" w:type="pct"/>
          </w:tcPr>
          <w:p w14:paraId="3ECB9163" w14:textId="77777777" w:rsidR="00E23585" w:rsidRPr="00B31B47" w:rsidRDefault="00E23585" w:rsidP="00E23585">
            <w:pPr>
              <w:spacing w:before="60" w:after="60"/>
              <w:jc w:val="center"/>
              <w:rPr>
                <w:rFonts w:ascii="Trebuchet MS" w:hAnsi="Trebuchet MS"/>
                <w:sz w:val="18"/>
                <w:szCs w:val="18"/>
                <w:highlight w:val="lightGray"/>
                <w:lang w:eastAsia="zh-CN"/>
              </w:rPr>
            </w:pPr>
          </w:p>
        </w:tc>
        <w:tc>
          <w:tcPr>
            <w:tcW w:w="914" w:type="pct"/>
          </w:tcPr>
          <w:p w14:paraId="22954AAC" w14:textId="77777777" w:rsidR="00E23585" w:rsidRPr="00B31B47" w:rsidRDefault="00E23585" w:rsidP="00E23585">
            <w:pPr>
              <w:spacing w:before="60" w:after="60"/>
              <w:jc w:val="center"/>
              <w:rPr>
                <w:rFonts w:ascii="Trebuchet MS" w:hAnsi="Trebuchet MS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E23585" w:rsidRPr="00B31B47" w14:paraId="6D38D2FC" w14:textId="77777777" w:rsidTr="00F776FC">
        <w:trPr>
          <w:trHeight w:val="278"/>
        </w:trPr>
        <w:tc>
          <w:tcPr>
            <w:tcW w:w="3237" w:type="pct"/>
          </w:tcPr>
          <w:p w14:paraId="47C06713" w14:textId="77777777" w:rsidR="00E23585" w:rsidRPr="00B31B47" w:rsidRDefault="00E23585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highlight w:val="lightGray"/>
                <w:lang w:eastAsia="zh-CN"/>
              </w:rPr>
            </w:pPr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 xml:space="preserve">Exista probleme în </w:t>
            </w:r>
            <w:proofErr w:type="spellStart"/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>desfăşurarea</w:t>
            </w:r>
            <w:proofErr w:type="spellEnd"/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 xml:space="preserve"> lucrărilor?</w:t>
            </w:r>
          </w:p>
        </w:tc>
        <w:tc>
          <w:tcPr>
            <w:tcW w:w="424" w:type="pct"/>
          </w:tcPr>
          <w:p w14:paraId="3B3F2A8E" w14:textId="77777777" w:rsidR="00E23585" w:rsidRPr="00B31B47" w:rsidRDefault="00E23585" w:rsidP="00E23585">
            <w:pPr>
              <w:spacing w:before="60" w:after="60"/>
              <w:jc w:val="center"/>
              <w:rPr>
                <w:rFonts w:ascii="Trebuchet MS" w:hAnsi="Trebuchet MS"/>
                <w:sz w:val="18"/>
                <w:szCs w:val="18"/>
                <w:highlight w:val="lightGray"/>
                <w:lang w:eastAsia="zh-CN"/>
              </w:rPr>
            </w:pPr>
          </w:p>
        </w:tc>
        <w:tc>
          <w:tcPr>
            <w:tcW w:w="424" w:type="pct"/>
          </w:tcPr>
          <w:p w14:paraId="01505D96" w14:textId="77777777" w:rsidR="00E23585" w:rsidRPr="00B31B47" w:rsidRDefault="00E23585" w:rsidP="00E23585">
            <w:pPr>
              <w:spacing w:before="60" w:after="60"/>
              <w:jc w:val="center"/>
              <w:rPr>
                <w:rFonts w:ascii="Trebuchet MS" w:hAnsi="Trebuchet MS"/>
                <w:sz w:val="18"/>
                <w:szCs w:val="18"/>
                <w:highlight w:val="lightGray"/>
                <w:lang w:eastAsia="zh-CN"/>
              </w:rPr>
            </w:pPr>
          </w:p>
        </w:tc>
        <w:tc>
          <w:tcPr>
            <w:tcW w:w="914" w:type="pct"/>
          </w:tcPr>
          <w:p w14:paraId="0322E85C" w14:textId="77777777" w:rsidR="00E23585" w:rsidRPr="00B31B47" w:rsidRDefault="00E23585" w:rsidP="00E23585">
            <w:pPr>
              <w:spacing w:before="60" w:after="60"/>
              <w:jc w:val="center"/>
              <w:rPr>
                <w:rFonts w:ascii="Trebuchet MS" w:hAnsi="Trebuchet MS"/>
                <w:sz w:val="18"/>
                <w:szCs w:val="18"/>
                <w:highlight w:val="lightGray"/>
                <w:lang w:eastAsia="zh-CN"/>
              </w:rPr>
            </w:pPr>
          </w:p>
        </w:tc>
      </w:tr>
    </w:tbl>
    <w:p w14:paraId="3802F06A" w14:textId="77777777" w:rsidR="00E23585" w:rsidRPr="00B31B47" w:rsidRDefault="00E23585" w:rsidP="00E23585">
      <w:pPr>
        <w:ind w:left="1080"/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3"/>
        <w:gridCol w:w="643"/>
        <w:gridCol w:w="643"/>
        <w:gridCol w:w="2974"/>
      </w:tblGrid>
      <w:tr w:rsidR="00E23585" w:rsidRPr="00B31B47" w14:paraId="6D773A86" w14:textId="77777777" w:rsidTr="00F776FC">
        <w:tc>
          <w:tcPr>
            <w:tcW w:w="2768" w:type="pct"/>
          </w:tcPr>
          <w:p w14:paraId="63CDDC29" w14:textId="77777777" w:rsidR="00E23585" w:rsidRPr="00B31B47" w:rsidRDefault="00E23585" w:rsidP="00E23585">
            <w:pPr>
              <w:spacing w:before="60" w:after="60"/>
              <w:rPr>
                <w:rFonts w:ascii="Trebuchet MS" w:hAnsi="Trebuchet MS" w:cs="Arial"/>
                <w:bCs/>
                <w:iCs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 w:cs="Arial"/>
                <w:bCs/>
                <w:iCs/>
                <w:sz w:val="18"/>
                <w:szCs w:val="18"/>
                <w:lang w:eastAsia="zh-CN"/>
              </w:rPr>
              <w:t>Obiect</w:t>
            </w:r>
          </w:p>
        </w:tc>
        <w:tc>
          <w:tcPr>
            <w:tcW w:w="337" w:type="pct"/>
          </w:tcPr>
          <w:p w14:paraId="6B83FFF0" w14:textId="77777777" w:rsidR="00E23585" w:rsidRPr="00B31B47" w:rsidRDefault="00E23585" w:rsidP="00E23585">
            <w:pPr>
              <w:spacing w:before="60" w:after="60"/>
              <w:rPr>
                <w:rFonts w:ascii="Trebuchet MS" w:hAnsi="Trebuchet MS" w:cs="Arial"/>
                <w:bCs/>
                <w:iCs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 w:cs="Arial"/>
                <w:bCs/>
                <w:iCs/>
                <w:sz w:val="18"/>
                <w:szCs w:val="18"/>
                <w:lang w:eastAsia="zh-CN"/>
              </w:rPr>
              <w:t>DA</w:t>
            </w:r>
          </w:p>
        </w:tc>
        <w:tc>
          <w:tcPr>
            <w:tcW w:w="337" w:type="pct"/>
          </w:tcPr>
          <w:p w14:paraId="41FE7B5F" w14:textId="77777777" w:rsidR="00E23585" w:rsidRPr="00B31B47" w:rsidRDefault="00E23585" w:rsidP="00E23585">
            <w:pPr>
              <w:spacing w:before="60" w:after="60"/>
              <w:rPr>
                <w:rFonts w:ascii="Trebuchet MS" w:hAnsi="Trebuchet MS" w:cs="Arial"/>
                <w:bCs/>
                <w:iCs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 w:cs="Arial"/>
                <w:bCs/>
                <w:iCs/>
                <w:sz w:val="18"/>
                <w:szCs w:val="18"/>
                <w:lang w:eastAsia="zh-CN"/>
              </w:rPr>
              <w:t>NU</w:t>
            </w:r>
          </w:p>
        </w:tc>
        <w:tc>
          <w:tcPr>
            <w:tcW w:w="1558" w:type="pct"/>
          </w:tcPr>
          <w:p w14:paraId="5ACFB59D" w14:textId="77777777" w:rsidR="00E23585" w:rsidRPr="00B31B47" w:rsidRDefault="00E23585" w:rsidP="00E23585">
            <w:pPr>
              <w:spacing w:before="60" w:after="60"/>
              <w:rPr>
                <w:rFonts w:ascii="Trebuchet MS" w:hAnsi="Trebuchet MS" w:cs="Arial"/>
                <w:bCs/>
                <w:iCs/>
                <w:sz w:val="18"/>
                <w:szCs w:val="18"/>
                <w:lang w:eastAsia="zh-CN"/>
              </w:rPr>
            </w:pPr>
            <w:proofErr w:type="spellStart"/>
            <w:r w:rsidRPr="00B31B47">
              <w:rPr>
                <w:rFonts w:ascii="Trebuchet MS" w:hAnsi="Trebuchet MS" w:cs="Arial"/>
                <w:bCs/>
                <w:iCs/>
                <w:sz w:val="18"/>
                <w:szCs w:val="18"/>
                <w:lang w:eastAsia="zh-CN"/>
              </w:rPr>
              <w:t>Observaţii</w:t>
            </w:r>
            <w:proofErr w:type="spellEnd"/>
            <w:r w:rsidRPr="00B31B47">
              <w:rPr>
                <w:rFonts w:ascii="Trebuchet MS" w:hAnsi="Trebuchet MS" w:cs="Arial"/>
                <w:bCs/>
                <w:iCs/>
                <w:sz w:val="18"/>
                <w:szCs w:val="18"/>
                <w:lang w:eastAsia="zh-CN"/>
              </w:rPr>
              <w:t>:</w:t>
            </w:r>
          </w:p>
        </w:tc>
      </w:tr>
      <w:tr w:rsidR="00E23585" w:rsidRPr="00B31B47" w14:paraId="267F1DCE" w14:textId="77777777" w:rsidTr="00F776FC">
        <w:tc>
          <w:tcPr>
            <w:tcW w:w="2768" w:type="pct"/>
          </w:tcPr>
          <w:p w14:paraId="120D1580" w14:textId="552B73B9" w:rsidR="00E23585" w:rsidRPr="00B31B47" w:rsidRDefault="00E23585" w:rsidP="00E23585">
            <w:pPr>
              <w:spacing w:before="60" w:after="60"/>
              <w:rPr>
                <w:rFonts w:ascii="Trebuchet MS" w:hAnsi="Trebuchet MS" w:cs="Arial"/>
                <w:bCs/>
                <w:iCs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 w:cs="Arial"/>
                <w:bCs/>
                <w:iCs/>
                <w:sz w:val="18"/>
                <w:szCs w:val="18"/>
                <w:lang w:eastAsia="zh-CN"/>
              </w:rPr>
              <w:t xml:space="preserve">Clădirile reabilitate/ modernizate, echipamentele/bunurile/mijloacele de transport </w:t>
            </w:r>
            <w:proofErr w:type="spellStart"/>
            <w:r w:rsidRPr="00B31B47">
              <w:rPr>
                <w:rFonts w:ascii="Trebuchet MS" w:hAnsi="Trebuchet MS" w:cs="Arial"/>
                <w:bCs/>
                <w:iCs/>
                <w:sz w:val="18"/>
                <w:szCs w:val="18"/>
                <w:lang w:eastAsia="zh-CN"/>
              </w:rPr>
              <w:t>achiziţionate</w:t>
            </w:r>
            <w:proofErr w:type="spellEnd"/>
            <w:r w:rsidRPr="00B31B47">
              <w:rPr>
                <w:rFonts w:ascii="Trebuchet MS" w:hAnsi="Trebuchet MS" w:cs="Arial"/>
                <w:bCs/>
                <w:iCs/>
                <w:sz w:val="18"/>
                <w:szCs w:val="18"/>
                <w:lang w:eastAsia="zh-CN"/>
              </w:rPr>
              <w:t xml:space="preserve"> în cadrul proiectului cu </w:t>
            </w:r>
            <w:proofErr w:type="spellStart"/>
            <w:r w:rsidRPr="00B31B47">
              <w:rPr>
                <w:rFonts w:ascii="Trebuchet MS" w:hAnsi="Trebuchet MS" w:cs="Arial"/>
                <w:bCs/>
                <w:iCs/>
                <w:sz w:val="18"/>
                <w:szCs w:val="18"/>
                <w:lang w:eastAsia="zh-CN"/>
              </w:rPr>
              <w:t>finanţare</w:t>
            </w:r>
            <w:proofErr w:type="spellEnd"/>
            <w:r w:rsidRPr="00B31B47">
              <w:rPr>
                <w:rFonts w:ascii="Trebuchet MS" w:hAnsi="Trebuchet MS" w:cs="Arial"/>
                <w:bCs/>
                <w:iCs/>
                <w:sz w:val="18"/>
                <w:szCs w:val="18"/>
                <w:lang w:eastAsia="zh-CN"/>
              </w:rPr>
              <w:t xml:space="preserve"> PR</w:t>
            </w:r>
            <w:r w:rsidR="00A51AC0" w:rsidRPr="00B31B47">
              <w:rPr>
                <w:rFonts w:ascii="Trebuchet MS" w:hAnsi="Trebuchet MS" w:cs="Arial"/>
                <w:bCs/>
                <w:iCs/>
                <w:sz w:val="18"/>
                <w:szCs w:val="18"/>
                <w:lang w:eastAsia="zh-CN"/>
              </w:rPr>
              <w:t xml:space="preserve"> SM</w:t>
            </w:r>
            <w:r w:rsidRPr="00B31B47">
              <w:rPr>
                <w:rFonts w:ascii="Trebuchet MS" w:hAnsi="Trebuchet MS" w:cs="Arial"/>
                <w:bCs/>
                <w:iCs/>
                <w:sz w:val="18"/>
                <w:szCs w:val="18"/>
                <w:lang w:eastAsia="zh-CN"/>
              </w:rPr>
              <w:t xml:space="preserve"> fac obiectul unei ipoteci bancare?</w:t>
            </w:r>
          </w:p>
        </w:tc>
        <w:tc>
          <w:tcPr>
            <w:tcW w:w="337" w:type="pct"/>
          </w:tcPr>
          <w:p w14:paraId="1AFE9BDB" w14:textId="77777777" w:rsidR="00E23585" w:rsidRPr="00B31B47" w:rsidRDefault="00E23585" w:rsidP="00E23585">
            <w:pPr>
              <w:spacing w:before="60" w:after="60"/>
              <w:rPr>
                <w:rFonts w:ascii="Trebuchet MS" w:hAnsi="Trebuchet MS" w:cs="Arial"/>
                <w:bCs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337" w:type="pct"/>
          </w:tcPr>
          <w:p w14:paraId="34ADD78F" w14:textId="77777777" w:rsidR="00E23585" w:rsidRPr="00B31B47" w:rsidRDefault="00E23585" w:rsidP="00E23585">
            <w:pPr>
              <w:spacing w:before="60" w:after="60"/>
              <w:rPr>
                <w:rFonts w:ascii="Trebuchet MS" w:hAnsi="Trebuchet MS" w:cs="Arial"/>
                <w:bCs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1558" w:type="pct"/>
          </w:tcPr>
          <w:p w14:paraId="0C3348DE" w14:textId="77777777" w:rsidR="00E23585" w:rsidRPr="00B31B47" w:rsidRDefault="00E23585" w:rsidP="00E23585">
            <w:pPr>
              <w:spacing w:before="60" w:after="60"/>
              <w:rPr>
                <w:rFonts w:ascii="Trebuchet MS" w:hAnsi="Trebuchet MS" w:cs="Arial"/>
                <w:bCs/>
                <w:iCs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 w:cs="Arial"/>
                <w:bCs/>
                <w:iCs/>
                <w:sz w:val="18"/>
                <w:szCs w:val="18"/>
                <w:lang w:eastAsia="zh-CN"/>
              </w:rPr>
              <w:t xml:space="preserve">* conform </w:t>
            </w:r>
            <w:proofErr w:type="spellStart"/>
            <w:r w:rsidRPr="00B31B47">
              <w:rPr>
                <w:rFonts w:ascii="Trebuchet MS" w:hAnsi="Trebuchet MS" w:cs="Arial"/>
                <w:bCs/>
                <w:iCs/>
                <w:sz w:val="18"/>
                <w:szCs w:val="18"/>
                <w:lang w:eastAsia="zh-CN"/>
              </w:rPr>
              <w:t>declaratiilor</w:t>
            </w:r>
            <w:proofErr w:type="spellEnd"/>
            <w:r w:rsidRPr="00B31B47">
              <w:rPr>
                <w:rFonts w:ascii="Trebuchet MS" w:hAnsi="Trebuchet MS" w:cs="Arial"/>
                <w:bCs/>
                <w:iCs/>
                <w:sz w:val="18"/>
                <w:szCs w:val="18"/>
                <w:lang w:eastAsia="zh-CN"/>
              </w:rPr>
              <w:t xml:space="preserve"> beneficiarului</w:t>
            </w:r>
          </w:p>
        </w:tc>
      </w:tr>
    </w:tbl>
    <w:p w14:paraId="75A7214E" w14:textId="77777777" w:rsidR="00E23585" w:rsidRPr="00B31B47" w:rsidRDefault="00E23585" w:rsidP="00E23585">
      <w:pPr>
        <w:ind w:left="1080"/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27B59364" w14:textId="77777777" w:rsidR="00E23585" w:rsidRPr="00B31B47" w:rsidRDefault="00E23585" w:rsidP="00E23585">
      <w:pPr>
        <w:rPr>
          <w:rFonts w:ascii="Trebuchet MS" w:hAnsi="Trebuchet MS" w:cs="Arial"/>
          <w:bCs/>
          <w:iCs/>
          <w:sz w:val="18"/>
          <w:szCs w:val="18"/>
        </w:rPr>
      </w:pPr>
      <w:r w:rsidRPr="00B31B47">
        <w:rPr>
          <w:rFonts w:ascii="Trebuchet MS" w:hAnsi="Trebuchet MS" w:cs="Arial"/>
          <w:bCs/>
          <w:iCs/>
          <w:sz w:val="18"/>
          <w:szCs w:val="18"/>
        </w:rPr>
        <w:t xml:space="preserve">* În caz afirmativ se vor </w:t>
      </w:r>
      <w:proofErr w:type="spellStart"/>
      <w:r w:rsidRPr="00B31B47">
        <w:rPr>
          <w:rFonts w:ascii="Trebuchet MS" w:hAnsi="Trebuchet MS" w:cs="Arial"/>
          <w:bCs/>
          <w:iCs/>
          <w:sz w:val="18"/>
          <w:szCs w:val="18"/>
        </w:rPr>
        <w:t>menţiona</w:t>
      </w:r>
      <w:proofErr w:type="spellEnd"/>
      <w:r w:rsidRPr="00B31B47">
        <w:rPr>
          <w:rFonts w:ascii="Trebuchet MS" w:hAnsi="Trebuchet MS" w:cs="Arial"/>
          <w:bCs/>
          <w:iCs/>
          <w:sz w:val="18"/>
          <w:szCs w:val="18"/>
        </w:rPr>
        <w:t xml:space="preserve"> nr. </w:t>
      </w:r>
      <w:proofErr w:type="spellStart"/>
      <w:r w:rsidRPr="00B31B47">
        <w:rPr>
          <w:rFonts w:ascii="Trebuchet MS" w:hAnsi="Trebuchet MS" w:cs="Arial"/>
          <w:bCs/>
          <w:iCs/>
          <w:sz w:val="18"/>
          <w:szCs w:val="18"/>
        </w:rPr>
        <w:t>şi</w:t>
      </w:r>
      <w:proofErr w:type="spellEnd"/>
      <w:r w:rsidRPr="00B31B47">
        <w:rPr>
          <w:rFonts w:ascii="Trebuchet MS" w:hAnsi="Trebuchet MS" w:cs="Arial"/>
          <w:bCs/>
          <w:iCs/>
          <w:sz w:val="18"/>
          <w:szCs w:val="18"/>
        </w:rPr>
        <w:t xml:space="preserve"> data contractului, perioada de valabilitate, obiectul contractului, etc.</w:t>
      </w:r>
    </w:p>
    <w:p w14:paraId="7BE42616" w14:textId="77777777" w:rsidR="00E23585" w:rsidRPr="00B31B47" w:rsidRDefault="00E23585" w:rsidP="00E23585">
      <w:pPr>
        <w:ind w:left="1080"/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7A96141F" w14:textId="77777777" w:rsidR="00B37864" w:rsidRPr="00B31B47" w:rsidRDefault="00B37864" w:rsidP="00E23585">
      <w:pPr>
        <w:ind w:left="1080"/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6A8EEC75" w14:textId="77777777" w:rsidR="002072AB" w:rsidRPr="00B31B47" w:rsidRDefault="002072AB" w:rsidP="00E23585">
      <w:pPr>
        <w:numPr>
          <w:ilvl w:val="1"/>
          <w:numId w:val="6"/>
        </w:numPr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B31B47"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  <w:t>Constatări privind livrabilele elaborate în cadrul proiectului și modul în care este planificată/realizată utilizarea livrabilelor</w:t>
      </w:r>
    </w:p>
    <w:p w14:paraId="081246CF" w14:textId="77777777" w:rsidR="00E23585" w:rsidRPr="00B31B47" w:rsidRDefault="00E23585" w:rsidP="00E23585">
      <w:pPr>
        <w:ind w:left="1080"/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tbl>
      <w:tblPr>
        <w:tblW w:w="5000" w:type="pct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6175"/>
        <w:gridCol w:w="809"/>
        <w:gridCol w:w="809"/>
        <w:gridCol w:w="1750"/>
      </w:tblGrid>
      <w:tr w:rsidR="00E23585" w:rsidRPr="00B31B47" w14:paraId="53EFCDF3" w14:textId="77777777" w:rsidTr="00F776FC">
        <w:trPr>
          <w:trHeight w:val="173"/>
        </w:trPr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21CE" w14:textId="77777777" w:rsidR="00E23585" w:rsidRPr="00B31B47" w:rsidRDefault="00E23585" w:rsidP="00E23585">
            <w:pPr>
              <w:spacing w:before="60" w:after="60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  <w:lang w:eastAsia="zh-CN"/>
              </w:rPr>
              <w:t xml:space="preserve">STUDII </w:t>
            </w:r>
            <w:r w:rsidRPr="00B31B47">
              <w:rPr>
                <w:rFonts w:ascii="Trebuchet MS" w:hAnsi="Trebuchet MS"/>
                <w:b/>
                <w:i/>
                <w:iCs/>
                <w:sz w:val="18"/>
                <w:szCs w:val="18"/>
                <w:lang w:eastAsia="zh-CN"/>
              </w:rPr>
              <w:t xml:space="preserve"> (se va completa numai de</w:t>
            </w:r>
            <w:r w:rsidR="00B67BA8" w:rsidRPr="00B31B47">
              <w:rPr>
                <w:rFonts w:ascii="Trebuchet MS" w:hAnsi="Trebuchet MS"/>
                <w:b/>
                <w:i/>
                <w:iCs/>
                <w:sz w:val="18"/>
                <w:szCs w:val="18"/>
                <w:lang w:eastAsia="zh-CN"/>
              </w:rPr>
              <w:t xml:space="preserve"> AM</w:t>
            </w:r>
            <w:r w:rsidRPr="00B31B47">
              <w:rPr>
                <w:rFonts w:ascii="Trebuchet MS" w:hAnsi="Trebuchet MS"/>
                <w:b/>
                <w:i/>
                <w:iCs/>
                <w:sz w:val="18"/>
                <w:szCs w:val="18"/>
                <w:lang w:eastAsia="zh-CN"/>
              </w:rPr>
              <w:t xml:space="preserve"> </w:t>
            </w:r>
            <w:r w:rsidR="00B67BA8" w:rsidRPr="00B31B47">
              <w:rPr>
                <w:rFonts w:ascii="Trebuchet MS" w:hAnsi="Trebuchet MS"/>
                <w:b/>
                <w:i/>
                <w:iCs/>
                <w:sz w:val="18"/>
                <w:szCs w:val="18"/>
                <w:lang w:eastAsia="zh-CN"/>
              </w:rPr>
              <w:t>PR SM</w:t>
            </w:r>
            <w:r w:rsidRPr="00B31B47">
              <w:rPr>
                <w:rFonts w:ascii="Trebuchet MS" w:hAnsi="Trebuchet MS"/>
                <w:b/>
                <w:i/>
                <w:iCs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B4EE" w14:textId="77777777" w:rsidR="00E23585" w:rsidRPr="00B31B47" w:rsidRDefault="00E23585" w:rsidP="00E23585">
            <w:pPr>
              <w:spacing w:before="60" w:after="60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  <w:lang w:eastAsia="zh-CN"/>
              </w:rPr>
              <w:t>Da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C0D0" w14:textId="77777777" w:rsidR="00E23585" w:rsidRPr="00B31B47" w:rsidRDefault="00E23585" w:rsidP="00E23585">
            <w:pPr>
              <w:spacing w:before="60" w:after="60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  <w:lang w:eastAsia="zh-CN"/>
              </w:rPr>
              <w:t>Nu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C7CD" w14:textId="77777777" w:rsidR="00E23585" w:rsidRPr="00B31B47" w:rsidRDefault="00E23585" w:rsidP="00E23585">
            <w:pPr>
              <w:spacing w:before="60" w:after="60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  <w:lang w:eastAsia="zh-CN"/>
              </w:rPr>
              <w:t>Comentarii</w:t>
            </w:r>
          </w:p>
        </w:tc>
      </w:tr>
      <w:tr w:rsidR="00E23585" w:rsidRPr="00B31B47" w14:paraId="7B6F043E" w14:textId="77777777" w:rsidTr="00F776FC">
        <w:trPr>
          <w:trHeight w:val="253"/>
        </w:trPr>
        <w:tc>
          <w:tcPr>
            <w:tcW w:w="3235" w:type="pct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31BCD23F" w14:textId="77777777" w:rsidR="00E23585" w:rsidRPr="00B31B47" w:rsidRDefault="00E23585" w:rsidP="00E23585">
            <w:pPr>
              <w:spacing w:before="60" w:after="60"/>
              <w:rPr>
                <w:rFonts w:ascii="Trebuchet MS" w:hAnsi="Trebuchet MS" w:cs="TTE1C309A0t00"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 w:cs="TTE1C309A0t00"/>
                <w:sz w:val="18"/>
                <w:szCs w:val="18"/>
                <w:lang w:eastAsia="zh-CN"/>
              </w:rPr>
              <w:t>S-a efectuat vreun studiu în cadrul proiectului în perioada de implementare a proiectului?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33DA951A" w14:textId="77777777" w:rsidR="00E23585" w:rsidRPr="00B31B47" w:rsidRDefault="00E23585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4" w:space="0" w:color="auto"/>
            </w:tcBorders>
          </w:tcPr>
          <w:p w14:paraId="6396D498" w14:textId="77777777" w:rsidR="00E23585" w:rsidRPr="00B31B47" w:rsidRDefault="00E23585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B65E" w14:textId="77777777" w:rsidR="00E23585" w:rsidRPr="00B31B47" w:rsidRDefault="00E23585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</w:tr>
      <w:tr w:rsidR="00E23585" w:rsidRPr="00B31B47" w14:paraId="390C6F42" w14:textId="77777777" w:rsidTr="00F776FC">
        <w:trPr>
          <w:trHeight w:val="253"/>
        </w:trPr>
        <w:tc>
          <w:tcPr>
            <w:tcW w:w="3235" w:type="pct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6D02C564" w14:textId="77777777" w:rsidR="00E23585" w:rsidRPr="00B31B47" w:rsidRDefault="00E23585" w:rsidP="00E23585">
            <w:pPr>
              <w:spacing w:before="60" w:after="60"/>
              <w:rPr>
                <w:rFonts w:ascii="Trebuchet MS" w:hAnsi="Trebuchet MS" w:cs="TTE1C309A0t00"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 w:cs="TTE1C309A0t00"/>
                <w:sz w:val="18"/>
                <w:szCs w:val="18"/>
                <w:lang w:eastAsia="zh-CN"/>
              </w:rPr>
              <w:t>Tipul studiului</w:t>
            </w:r>
          </w:p>
        </w:tc>
        <w:tc>
          <w:tcPr>
            <w:tcW w:w="1765" w:type="pct"/>
            <w:gridSpan w:val="3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4" w:space="0" w:color="auto"/>
            </w:tcBorders>
          </w:tcPr>
          <w:p w14:paraId="1E5B8BBC" w14:textId="77777777" w:rsidR="00E23585" w:rsidRPr="00B31B47" w:rsidRDefault="00E23585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</w:tr>
      <w:tr w:rsidR="00E23585" w:rsidRPr="00B31B47" w14:paraId="583CB213" w14:textId="77777777" w:rsidTr="00F776FC">
        <w:trPr>
          <w:trHeight w:val="253"/>
        </w:trPr>
        <w:tc>
          <w:tcPr>
            <w:tcW w:w="3235" w:type="pct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14:paraId="2D150727" w14:textId="77777777" w:rsidR="00E23585" w:rsidRPr="00B31B47" w:rsidRDefault="00E23585" w:rsidP="00E23585">
            <w:pPr>
              <w:spacing w:before="60" w:after="60"/>
              <w:rPr>
                <w:rFonts w:ascii="Trebuchet MS" w:hAnsi="Trebuchet MS" w:cs="TTE1C309A0t00"/>
                <w:sz w:val="18"/>
                <w:szCs w:val="18"/>
                <w:lang w:eastAsia="zh-CN"/>
              </w:rPr>
            </w:pPr>
          </w:p>
        </w:tc>
        <w:tc>
          <w:tcPr>
            <w:tcW w:w="1765" w:type="pct"/>
            <w:gridSpan w:val="3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4" w:space="0" w:color="auto"/>
            </w:tcBorders>
          </w:tcPr>
          <w:p w14:paraId="1AC02449" w14:textId="77777777" w:rsidR="00E23585" w:rsidRPr="00B31B47" w:rsidRDefault="00E23585" w:rsidP="00E23585">
            <w:pPr>
              <w:spacing w:before="60" w:after="60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</w:tr>
    </w:tbl>
    <w:p w14:paraId="2B886D87" w14:textId="77777777" w:rsidR="00E23585" w:rsidRPr="00B31B47" w:rsidRDefault="00E23585" w:rsidP="00E23585">
      <w:pPr>
        <w:ind w:left="360"/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2BDE99BA" w14:textId="77777777" w:rsidR="002072AB" w:rsidRPr="00B31B47" w:rsidRDefault="002072AB" w:rsidP="00E23585">
      <w:pPr>
        <w:numPr>
          <w:ilvl w:val="1"/>
          <w:numId w:val="6"/>
        </w:numPr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B31B47"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  <w:t>Constatări privind resursele umane utilizate în cadrul proiectului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43"/>
      </w:tblGrid>
      <w:tr w:rsidR="00CE585D" w:rsidRPr="00B31B47" w14:paraId="005F7946" w14:textId="77777777" w:rsidTr="00F776FC">
        <w:tc>
          <w:tcPr>
            <w:tcW w:w="10319" w:type="dxa"/>
          </w:tcPr>
          <w:p w14:paraId="15BC4B91" w14:textId="77777777" w:rsidR="00CE585D" w:rsidRPr="00B31B47" w:rsidRDefault="00CE585D" w:rsidP="00F776FC">
            <w:pPr>
              <w:rPr>
                <w:rFonts w:ascii="Trebuchet MS" w:hAnsi="Trebuchet MS" w:cs="Arial"/>
                <w:sz w:val="18"/>
                <w:szCs w:val="18"/>
              </w:rPr>
            </w:pPr>
            <w:bookmarkStart w:id="2" w:name="_Hlk134971244"/>
          </w:p>
          <w:p w14:paraId="73ABA8BA" w14:textId="77777777" w:rsidR="00CE585D" w:rsidRPr="00B31B47" w:rsidRDefault="00CE585D" w:rsidP="00F776FC">
            <w:pPr>
              <w:rPr>
                <w:rFonts w:ascii="Trebuchet MS" w:hAnsi="Trebuchet MS" w:cs="Arial"/>
                <w:sz w:val="18"/>
                <w:szCs w:val="18"/>
              </w:rPr>
            </w:pPr>
          </w:p>
          <w:p w14:paraId="1B74EA79" w14:textId="77777777" w:rsidR="00CE585D" w:rsidRPr="00B31B47" w:rsidRDefault="00CE585D" w:rsidP="00F776FC">
            <w:pPr>
              <w:rPr>
                <w:rFonts w:ascii="Trebuchet MS" w:hAnsi="Trebuchet MS" w:cs="Arial"/>
                <w:sz w:val="18"/>
                <w:szCs w:val="18"/>
              </w:rPr>
            </w:pPr>
          </w:p>
          <w:p w14:paraId="6F53E405" w14:textId="77777777" w:rsidR="00CE585D" w:rsidRPr="00B31B47" w:rsidRDefault="00CE585D" w:rsidP="00F776FC">
            <w:pPr>
              <w:pStyle w:val="Head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bookmarkEnd w:id="2"/>
    </w:tbl>
    <w:p w14:paraId="69BC23CE" w14:textId="77777777" w:rsidR="00CE585D" w:rsidRPr="00B31B47" w:rsidRDefault="00CE585D" w:rsidP="00CE585D">
      <w:pPr>
        <w:ind w:left="1080"/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71B68A93" w14:textId="77777777" w:rsidR="002072AB" w:rsidRPr="00B31B47" w:rsidRDefault="002072AB" w:rsidP="000F1861">
      <w:pPr>
        <w:numPr>
          <w:ilvl w:val="0"/>
          <w:numId w:val="6"/>
        </w:numPr>
        <w:jc w:val="both"/>
        <w:rPr>
          <w:rStyle w:val="spctbdy"/>
          <w:rFonts w:ascii="Trebuchet MS" w:hAnsi="Trebuchet MS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B31B47">
        <w:rPr>
          <w:rStyle w:val="spctbdy"/>
          <w:rFonts w:ascii="Trebuchet MS" w:hAnsi="Trebuchet MS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Verificarea îndeplinirii indicatorilor de etapă și respectarea planului de monitorizare; abateri, măsuri implementate/propuse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43"/>
      </w:tblGrid>
      <w:tr w:rsidR="00CE585D" w:rsidRPr="00B31B47" w14:paraId="78A286EC" w14:textId="77777777" w:rsidTr="00F776FC">
        <w:tc>
          <w:tcPr>
            <w:tcW w:w="10319" w:type="dxa"/>
          </w:tcPr>
          <w:p w14:paraId="02EF117B" w14:textId="77777777" w:rsidR="00CE585D" w:rsidRPr="00B31B47" w:rsidRDefault="00CE585D" w:rsidP="00F776FC">
            <w:pPr>
              <w:rPr>
                <w:rFonts w:ascii="Trebuchet MS" w:hAnsi="Trebuchet MS" w:cs="Arial"/>
                <w:sz w:val="18"/>
                <w:szCs w:val="18"/>
              </w:rPr>
            </w:pPr>
          </w:p>
          <w:p w14:paraId="287E5AB3" w14:textId="77777777" w:rsidR="00CE585D" w:rsidRPr="00B31B47" w:rsidRDefault="00CE585D" w:rsidP="00F776FC">
            <w:pPr>
              <w:rPr>
                <w:rFonts w:ascii="Trebuchet MS" w:hAnsi="Trebuchet MS" w:cs="Arial"/>
                <w:sz w:val="18"/>
                <w:szCs w:val="18"/>
              </w:rPr>
            </w:pPr>
          </w:p>
          <w:p w14:paraId="126A55A8" w14:textId="77777777" w:rsidR="00CE585D" w:rsidRPr="00B31B47" w:rsidRDefault="00CE585D" w:rsidP="00F776FC">
            <w:pPr>
              <w:rPr>
                <w:rFonts w:ascii="Trebuchet MS" w:hAnsi="Trebuchet MS" w:cs="Arial"/>
                <w:sz w:val="18"/>
                <w:szCs w:val="18"/>
              </w:rPr>
            </w:pPr>
          </w:p>
          <w:p w14:paraId="1464C33C" w14:textId="77777777" w:rsidR="00CE585D" w:rsidRPr="00B31B47" w:rsidRDefault="00CE585D" w:rsidP="00F776FC">
            <w:pPr>
              <w:pStyle w:val="Head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</w:tbl>
    <w:p w14:paraId="0E1EF96F" w14:textId="77777777" w:rsidR="00CE585D" w:rsidRPr="00B31B47" w:rsidRDefault="00CE585D" w:rsidP="00CE585D">
      <w:pPr>
        <w:ind w:left="720"/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5553C7CD" w14:textId="77777777" w:rsidR="002072AB" w:rsidRPr="00B31B47" w:rsidRDefault="002072AB" w:rsidP="000F1861">
      <w:pPr>
        <w:numPr>
          <w:ilvl w:val="0"/>
          <w:numId w:val="6"/>
        </w:numPr>
        <w:jc w:val="both"/>
        <w:rPr>
          <w:rStyle w:val="spctbdy"/>
          <w:rFonts w:ascii="Trebuchet MS" w:hAnsi="Trebuchet MS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B31B47">
        <w:rPr>
          <w:rStyle w:val="spctbdy"/>
          <w:rFonts w:ascii="Trebuchet MS" w:hAnsi="Trebuchet MS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Verificarea respectării graficelor cererilor de </w:t>
      </w:r>
      <w:proofErr w:type="spellStart"/>
      <w:r w:rsidRPr="00B31B47">
        <w:rPr>
          <w:rStyle w:val="spctbdy"/>
          <w:rFonts w:ascii="Trebuchet MS" w:hAnsi="Trebuchet MS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prefinanțare</w:t>
      </w:r>
      <w:proofErr w:type="spellEnd"/>
      <w:r w:rsidRPr="00B31B47">
        <w:rPr>
          <w:rStyle w:val="spctbdy"/>
          <w:rFonts w:ascii="Trebuchet MS" w:hAnsi="Trebuchet MS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/ plată/rambursare; abateri, măsuri implementate/propuse</w:t>
      </w:r>
    </w:p>
    <w:p w14:paraId="543949EE" w14:textId="77777777" w:rsidR="00250F15" w:rsidRPr="00B31B47" w:rsidRDefault="00250F15" w:rsidP="00250F15">
      <w:pPr>
        <w:ind w:left="720"/>
        <w:jc w:val="both"/>
        <w:rPr>
          <w:rStyle w:val="spctbdy"/>
          <w:rFonts w:ascii="Trebuchet MS" w:hAnsi="Trebuchet MS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0A24F152" w14:textId="77777777" w:rsidR="002072AB" w:rsidRPr="00B31B47" w:rsidRDefault="002072AB" w:rsidP="00CE585D">
      <w:pPr>
        <w:numPr>
          <w:ilvl w:val="1"/>
          <w:numId w:val="6"/>
        </w:numPr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B31B47"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Situația cererilor de </w:t>
      </w:r>
      <w:proofErr w:type="spellStart"/>
      <w:r w:rsidRPr="00B31B47"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  <w:t>prefinanțare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4"/>
        <w:gridCol w:w="2811"/>
        <w:gridCol w:w="3130"/>
        <w:gridCol w:w="2378"/>
      </w:tblGrid>
      <w:tr w:rsidR="00CE585D" w:rsidRPr="00B31B47" w14:paraId="130B603D" w14:textId="77777777" w:rsidTr="00F776FC">
        <w:tc>
          <w:tcPr>
            <w:tcW w:w="641" w:type="pct"/>
          </w:tcPr>
          <w:p w14:paraId="464A9534" w14:textId="77777777" w:rsidR="00CE585D" w:rsidRPr="00B31B47" w:rsidRDefault="00CE585D" w:rsidP="00CE585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  <w:proofErr w:type="spellStart"/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>Nr.cerere</w:t>
            </w:r>
            <w:proofErr w:type="spellEnd"/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>prefinantare</w:t>
            </w:r>
            <w:proofErr w:type="spellEnd"/>
          </w:p>
        </w:tc>
        <w:tc>
          <w:tcPr>
            <w:tcW w:w="1473" w:type="pct"/>
          </w:tcPr>
          <w:p w14:paraId="364AD17F" w14:textId="77777777" w:rsidR="00CE585D" w:rsidRPr="00B31B47" w:rsidRDefault="00CE585D" w:rsidP="00CE585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 xml:space="preserve">Valoare estimată a cheltuielilor eligibile solicitate în cererea de </w:t>
            </w:r>
            <w:proofErr w:type="spellStart"/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>prefinantare</w:t>
            </w:r>
            <w:proofErr w:type="spellEnd"/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 xml:space="preserve"> (LEI)</w:t>
            </w:r>
          </w:p>
        </w:tc>
        <w:tc>
          <w:tcPr>
            <w:tcW w:w="1640" w:type="pct"/>
          </w:tcPr>
          <w:p w14:paraId="6F53B44C" w14:textId="77777777" w:rsidR="00CE585D" w:rsidRPr="00B31B47" w:rsidRDefault="00CE585D" w:rsidP="00CE585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 xml:space="preserve">Data depunerii cererii de </w:t>
            </w:r>
            <w:proofErr w:type="spellStart"/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>prefinantare</w:t>
            </w:r>
            <w:proofErr w:type="spellEnd"/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 xml:space="preserve"> </w:t>
            </w:r>
          </w:p>
        </w:tc>
        <w:tc>
          <w:tcPr>
            <w:tcW w:w="1246" w:type="pct"/>
          </w:tcPr>
          <w:p w14:paraId="7938CC87" w14:textId="11280B38" w:rsidR="00CE585D" w:rsidRPr="00B31B47" w:rsidRDefault="00CE585D" w:rsidP="00CE585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 xml:space="preserve">Data </w:t>
            </w:r>
            <w:proofErr w:type="spellStart"/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>efectuarii</w:t>
            </w:r>
            <w:proofErr w:type="spellEnd"/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>platii</w:t>
            </w:r>
            <w:proofErr w:type="spellEnd"/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 xml:space="preserve"> de </w:t>
            </w:r>
            <w:proofErr w:type="spellStart"/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>catre</w:t>
            </w:r>
            <w:proofErr w:type="spellEnd"/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 xml:space="preserve"> AMPR</w:t>
            </w:r>
            <w:r w:rsidR="00A51AC0"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 xml:space="preserve"> SM</w:t>
            </w:r>
          </w:p>
        </w:tc>
      </w:tr>
      <w:tr w:rsidR="00CE585D" w:rsidRPr="00B31B47" w14:paraId="15503279" w14:textId="77777777" w:rsidTr="00F776FC">
        <w:tc>
          <w:tcPr>
            <w:tcW w:w="641" w:type="pct"/>
          </w:tcPr>
          <w:p w14:paraId="3677CE1E" w14:textId="77777777" w:rsidR="00CE585D" w:rsidRPr="00B31B47" w:rsidRDefault="00CE585D" w:rsidP="00CE585D">
            <w:pPr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73" w:type="pct"/>
          </w:tcPr>
          <w:p w14:paraId="2D2B1317" w14:textId="77777777" w:rsidR="00CE585D" w:rsidRPr="00B31B47" w:rsidRDefault="00CE585D" w:rsidP="00CE585D">
            <w:pPr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640" w:type="pct"/>
          </w:tcPr>
          <w:p w14:paraId="68882A0D" w14:textId="77777777" w:rsidR="00CE585D" w:rsidRPr="00B31B47" w:rsidRDefault="00CE585D" w:rsidP="00CE585D">
            <w:pPr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246" w:type="pct"/>
          </w:tcPr>
          <w:p w14:paraId="4AC2269D" w14:textId="77777777" w:rsidR="00CE585D" w:rsidRPr="00B31B47" w:rsidRDefault="00CE585D" w:rsidP="00CE585D">
            <w:pPr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</w:tr>
      <w:tr w:rsidR="00250F15" w:rsidRPr="00B31B47" w14:paraId="13A73F73" w14:textId="77777777" w:rsidTr="00F776FC">
        <w:tc>
          <w:tcPr>
            <w:tcW w:w="641" w:type="pct"/>
          </w:tcPr>
          <w:p w14:paraId="70C998BC" w14:textId="77777777" w:rsidR="00250F15" w:rsidRPr="00B31B47" w:rsidRDefault="00250F15" w:rsidP="00CE585D">
            <w:pPr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73" w:type="pct"/>
          </w:tcPr>
          <w:p w14:paraId="00F54C27" w14:textId="77777777" w:rsidR="00250F15" w:rsidRPr="00B31B47" w:rsidRDefault="00250F15" w:rsidP="00CE585D">
            <w:pPr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640" w:type="pct"/>
          </w:tcPr>
          <w:p w14:paraId="5D771E5A" w14:textId="77777777" w:rsidR="00250F15" w:rsidRPr="00B31B47" w:rsidRDefault="00250F15" w:rsidP="00CE585D">
            <w:pPr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246" w:type="pct"/>
          </w:tcPr>
          <w:p w14:paraId="3DD446A7" w14:textId="77777777" w:rsidR="00250F15" w:rsidRPr="00B31B47" w:rsidRDefault="00250F15" w:rsidP="00CE585D">
            <w:pPr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</w:tr>
      <w:tr w:rsidR="00250F15" w:rsidRPr="00B31B47" w14:paraId="28EF4E99" w14:textId="77777777" w:rsidTr="00F776FC">
        <w:tc>
          <w:tcPr>
            <w:tcW w:w="641" w:type="pct"/>
          </w:tcPr>
          <w:p w14:paraId="72F89329" w14:textId="77777777" w:rsidR="00250F15" w:rsidRPr="00B31B47" w:rsidRDefault="00250F15" w:rsidP="00CE585D">
            <w:pPr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73" w:type="pct"/>
          </w:tcPr>
          <w:p w14:paraId="453273E5" w14:textId="77777777" w:rsidR="00250F15" w:rsidRPr="00B31B47" w:rsidRDefault="00250F15" w:rsidP="00CE585D">
            <w:pPr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640" w:type="pct"/>
          </w:tcPr>
          <w:p w14:paraId="3B94F687" w14:textId="77777777" w:rsidR="00250F15" w:rsidRPr="00B31B47" w:rsidRDefault="00250F15" w:rsidP="00CE585D">
            <w:pPr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246" w:type="pct"/>
          </w:tcPr>
          <w:p w14:paraId="5CC266D1" w14:textId="77777777" w:rsidR="00250F15" w:rsidRPr="00B31B47" w:rsidRDefault="00250F15" w:rsidP="00CE585D">
            <w:pPr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</w:tr>
    </w:tbl>
    <w:p w14:paraId="40AD12D7" w14:textId="77777777" w:rsidR="00CE585D" w:rsidRPr="00B31B47" w:rsidRDefault="00CE585D" w:rsidP="00CE585D">
      <w:pPr>
        <w:ind w:left="1080"/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4501995E" w14:textId="77777777" w:rsidR="00250F15" w:rsidRPr="00B31B47" w:rsidRDefault="00250F15" w:rsidP="00CE585D">
      <w:pPr>
        <w:ind w:left="1080"/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4AB89580" w14:textId="77777777" w:rsidR="002072AB" w:rsidRPr="00B31B47" w:rsidRDefault="002072AB" w:rsidP="00CE585D">
      <w:pPr>
        <w:ind w:firstLine="360"/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B31B47">
        <w:rPr>
          <w:rStyle w:val="spctttl"/>
          <w:rFonts w:ascii="Trebuchet MS" w:hAnsi="Trebuchet MS"/>
          <w:b/>
          <w:bCs/>
          <w:color w:val="8B0000"/>
          <w:sz w:val="18"/>
          <w:szCs w:val="18"/>
          <w:bdr w:val="none" w:sz="0" w:space="0" w:color="auto" w:frame="1"/>
          <w:shd w:val="clear" w:color="auto" w:fill="FFFFFF"/>
        </w:rPr>
        <w:lastRenderedPageBreak/>
        <w:t>4.2.</w:t>
      </w:r>
      <w:r w:rsidRPr="00B31B47">
        <w:rPr>
          <w:rStyle w:val="spct"/>
          <w:rFonts w:ascii="Trebuchet MS" w:hAnsi="Trebuchet MS"/>
          <w:color w:val="000000"/>
          <w:sz w:val="18"/>
          <w:szCs w:val="18"/>
          <w:bdr w:val="dotted" w:sz="6" w:space="0" w:color="FEFEFE" w:frame="1"/>
          <w:shd w:val="clear" w:color="auto" w:fill="FFFFFF"/>
        </w:rPr>
        <w:t> </w:t>
      </w:r>
      <w:r w:rsidRPr="00B31B47"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  <w:t>Situația cererilor de plată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4"/>
        <w:gridCol w:w="2811"/>
        <w:gridCol w:w="3130"/>
        <w:gridCol w:w="2378"/>
      </w:tblGrid>
      <w:tr w:rsidR="00CE585D" w:rsidRPr="00B31B47" w14:paraId="3AEB9217" w14:textId="77777777" w:rsidTr="00F776FC">
        <w:tc>
          <w:tcPr>
            <w:tcW w:w="641" w:type="pct"/>
          </w:tcPr>
          <w:p w14:paraId="264C2FB6" w14:textId="77777777" w:rsidR="00CE585D" w:rsidRPr="00B31B47" w:rsidRDefault="00CE585D" w:rsidP="00CE585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  <w:proofErr w:type="spellStart"/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>Nr.cerere</w:t>
            </w:r>
            <w:proofErr w:type="spellEnd"/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 xml:space="preserve"> plata</w:t>
            </w:r>
          </w:p>
        </w:tc>
        <w:tc>
          <w:tcPr>
            <w:tcW w:w="1473" w:type="pct"/>
          </w:tcPr>
          <w:p w14:paraId="53CF1549" w14:textId="77777777" w:rsidR="00CE585D" w:rsidRPr="00B31B47" w:rsidRDefault="00CE585D" w:rsidP="00CE585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>Valoare estimată a cheltuielilor eligibile solicitate în cererea de plata (LEI)</w:t>
            </w:r>
          </w:p>
        </w:tc>
        <w:tc>
          <w:tcPr>
            <w:tcW w:w="1640" w:type="pct"/>
          </w:tcPr>
          <w:p w14:paraId="4A7065E3" w14:textId="77777777" w:rsidR="00CE585D" w:rsidRPr="00B31B47" w:rsidRDefault="00CE585D" w:rsidP="00CE585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 xml:space="preserve">Data depunerii cererii de plata </w:t>
            </w:r>
          </w:p>
        </w:tc>
        <w:tc>
          <w:tcPr>
            <w:tcW w:w="1246" w:type="pct"/>
          </w:tcPr>
          <w:p w14:paraId="5501A389" w14:textId="1A0AD951" w:rsidR="00CE585D" w:rsidRPr="00B31B47" w:rsidRDefault="00CE585D" w:rsidP="00CE585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 xml:space="preserve">Data </w:t>
            </w:r>
            <w:proofErr w:type="spellStart"/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>efectuarii</w:t>
            </w:r>
            <w:proofErr w:type="spellEnd"/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>platii</w:t>
            </w:r>
            <w:proofErr w:type="spellEnd"/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 xml:space="preserve"> de </w:t>
            </w:r>
            <w:proofErr w:type="spellStart"/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>catre</w:t>
            </w:r>
            <w:proofErr w:type="spellEnd"/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 xml:space="preserve"> AMPR</w:t>
            </w:r>
            <w:r w:rsidR="00A51AC0"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 xml:space="preserve"> SM</w:t>
            </w:r>
          </w:p>
        </w:tc>
      </w:tr>
      <w:tr w:rsidR="00CE585D" w:rsidRPr="00B31B47" w14:paraId="0561C439" w14:textId="77777777" w:rsidTr="00F776FC">
        <w:tc>
          <w:tcPr>
            <w:tcW w:w="641" w:type="pct"/>
          </w:tcPr>
          <w:p w14:paraId="7A505598" w14:textId="77777777" w:rsidR="00CE585D" w:rsidRPr="00B31B47" w:rsidRDefault="00CE585D" w:rsidP="00CE585D">
            <w:pPr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73" w:type="pct"/>
          </w:tcPr>
          <w:p w14:paraId="76F08EDE" w14:textId="77777777" w:rsidR="00CE585D" w:rsidRPr="00B31B47" w:rsidRDefault="00CE585D" w:rsidP="00CE585D">
            <w:pPr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640" w:type="pct"/>
          </w:tcPr>
          <w:p w14:paraId="05A5D529" w14:textId="77777777" w:rsidR="00CE585D" w:rsidRPr="00B31B47" w:rsidRDefault="00CE585D" w:rsidP="00CE585D">
            <w:pPr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246" w:type="pct"/>
          </w:tcPr>
          <w:p w14:paraId="45EF38C5" w14:textId="77777777" w:rsidR="00CE585D" w:rsidRPr="00B31B47" w:rsidRDefault="00CE585D" w:rsidP="00CE585D">
            <w:pPr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</w:tr>
      <w:tr w:rsidR="00250F15" w:rsidRPr="00B31B47" w14:paraId="33628696" w14:textId="77777777" w:rsidTr="00F776FC">
        <w:tc>
          <w:tcPr>
            <w:tcW w:w="641" w:type="pct"/>
          </w:tcPr>
          <w:p w14:paraId="580CE658" w14:textId="77777777" w:rsidR="00250F15" w:rsidRPr="00B31B47" w:rsidRDefault="00250F15" w:rsidP="00CE585D">
            <w:pPr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473" w:type="pct"/>
          </w:tcPr>
          <w:p w14:paraId="01EDB14A" w14:textId="77777777" w:rsidR="00250F15" w:rsidRPr="00B31B47" w:rsidRDefault="00250F15" w:rsidP="00CE585D">
            <w:pPr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640" w:type="pct"/>
          </w:tcPr>
          <w:p w14:paraId="16B705E7" w14:textId="77777777" w:rsidR="00250F15" w:rsidRPr="00B31B47" w:rsidRDefault="00250F15" w:rsidP="00CE585D">
            <w:pPr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1246" w:type="pct"/>
          </w:tcPr>
          <w:p w14:paraId="066A343C" w14:textId="77777777" w:rsidR="00250F15" w:rsidRPr="00B31B47" w:rsidRDefault="00250F15" w:rsidP="00CE585D">
            <w:pPr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</w:tr>
    </w:tbl>
    <w:p w14:paraId="12B16C57" w14:textId="77777777" w:rsidR="00CE585D" w:rsidRPr="00B31B47" w:rsidRDefault="00CE585D" w:rsidP="00376CFE">
      <w:pPr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3B9610D6" w14:textId="77777777" w:rsidR="002072AB" w:rsidRPr="00B31B47" w:rsidRDefault="002072AB" w:rsidP="00CA4395">
      <w:pPr>
        <w:numPr>
          <w:ilvl w:val="1"/>
          <w:numId w:val="7"/>
        </w:numPr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B31B47"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  <w:t>Situația cererilor de rambursare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91"/>
        <w:gridCol w:w="2379"/>
        <w:gridCol w:w="2376"/>
        <w:gridCol w:w="2397"/>
      </w:tblGrid>
      <w:tr w:rsidR="00CE585D" w:rsidRPr="00B31B47" w14:paraId="7205D2C9" w14:textId="77777777" w:rsidTr="00F776FC">
        <w:tc>
          <w:tcPr>
            <w:tcW w:w="2641" w:type="dxa"/>
          </w:tcPr>
          <w:p w14:paraId="0710A34F" w14:textId="77777777" w:rsidR="00CE585D" w:rsidRPr="00B31B47" w:rsidRDefault="00CE585D" w:rsidP="00CE585D">
            <w:pPr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  <w:proofErr w:type="spellStart"/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>Nr.cerere</w:t>
            </w:r>
            <w:proofErr w:type="spellEnd"/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 xml:space="preserve"> de rambursare</w:t>
            </w:r>
          </w:p>
        </w:tc>
        <w:tc>
          <w:tcPr>
            <w:tcW w:w="2641" w:type="dxa"/>
          </w:tcPr>
          <w:p w14:paraId="2455BEB4" w14:textId="77777777" w:rsidR="00CE585D" w:rsidRPr="00B31B47" w:rsidRDefault="00CE585D" w:rsidP="00CE585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>Valoare estimată a cheltuielilor eligibile  solicitate în cererea de rambursare (LEI)</w:t>
            </w:r>
          </w:p>
        </w:tc>
        <w:tc>
          <w:tcPr>
            <w:tcW w:w="2642" w:type="dxa"/>
          </w:tcPr>
          <w:p w14:paraId="0881D14A" w14:textId="77777777" w:rsidR="00CE585D" w:rsidRPr="00B31B47" w:rsidRDefault="00CE585D" w:rsidP="00CE585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 xml:space="preserve">Data depunerii cererii de rambursare </w:t>
            </w:r>
          </w:p>
        </w:tc>
        <w:tc>
          <w:tcPr>
            <w:tcW w:w="2642" w:type="dxa"/>
          </w:tcPr>
          <w:p w14:paraId="7746CBD0" w14:textId="77777777" w:rsidR="00CE585D" w:rsidRPr="00B31B47" w:rsidRDefault="00CE585D" w:rsidP="00CE585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 xml:space="preserve">Valoarea rambursată </w:t>
            </w:r>
            <w:proofErr w:type="spellStart"/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>şi</w:t>
            </w:r>
            <w:proofErr w:type="spellEnd"/>
            <w:r w:rsidRPr="00B31B47"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  <w:t xml:space="preserve"> data rambursării  AMPRC</w:t>
            </w:r>
          </w:p>
        </w:tc>
      </w:tr>
      <w:tr w:rsidR="00CE585D" w:rsidRPr="00B31B47" w14:paraId="248FC1F8" w14:textId="77777777" w:rsidTr="00F776FC">
        <w:tc>
          <w:tcPr>
            <w:tcW w:w="2641" w:type="dxa"/>
          </w:tcPr>
          <w:p w14:paraId="64745C55" w14:textId="77777777" w:rsidR="00CE585D" w:rsidRPr="00B31B47" w:rsidRDefault="00CE585D" w:rsidP="00CE585D">
            <w:pPr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2641" w:type="dxa"/>
          </w:tcPr>
          <w:p w14:paraId="5F0717B2" w14:textId="77777777" w:rsidR="00CE585D" w:rsidRPr="00B31B47" w:rsidRDefault="00CE585D" w:rsidP="00CE585D">
            <w:pPr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2642" w:type="dxa"/>
          </w:tcPr>
          <w:p w14:paraId="2E24FA4E" w14:textId="77777777" w:rsidR="00CE585D" w:rsidRPr="00B31B47" w:rsidRDefault="00CE585D" w:rsidP="00CE585D">
            <w:pPr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2642" w:type="dxa"/>
          </w:tcPr>
          <w:p w14:paraId="5BA358BA" w14:textId="77777777" w:rsidR="00CE585D" w:rsidRPr="00B31B47" w:rsidRDefault="00CE585D" w:rsidP="00CE585D">
            <w:pPr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</w:tr>
      <w:tr w:rsidR="00250F15" w:rsidRPr="00B31B47" w14:paraId="4E1C3AAD" w14:textId="77777777" w:rsidTr="00F776FC">
        <w:tc>
          <w:tcPr>
            <w:tcW w:w="2641" w:type="dxa"/>
          </w:tcPr>
          <w:p w14:paraId="22885526" w14:textId="77777777" w:rsidR="00250F15" w:rsidRPr="00B31B47" w:rsidRDefault="00250F15" w:rsidP="00CE585D">
            <w:pPr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2641" w:type="dxa"/>
          </w:tcPr>
          <w:p w14:paraId="63375DCE" w14:textId="77777777" w:rsidR="00250F15" w:rsidRPr="00B31B47" w:rsidRDefault="00250F15" w:rsidP="00CE585D">
            <w:pPr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2642" w:type="dxa"/>
          </w:tcPr>
          <w:p w14:paraId="5E16A138" w14:textId="77777777" w:rsidR="00250F15" w:rsidRPr="00B31B47" w:rsidRDefault="00250F15" w:rsidP="00CE585D">
            <w:pPr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2642" w:type="dxa"/>
          </w:tcPr>
          <w:p w14:paraId="2533C513" w14:textId="77777777" w:rsidR="00250F15" w:rsidRPr="00B31B47" w:rsidRDefault="00250F15" w:rsidP="00CE585D">
            <w:pPr>
              <w:rPr>
                <w:rFonts w:ascii="Trebuchet MS" w:hAnsi="Trebuchet MS" w:cs="Arial"/>
                <w:bCs/>
                <w:sz w:val="18"/>
                <w:szCs w:val="18"/>
                <w:lang w:eastAsia="ro-RO"/>
              </w:rPr>
            </w:pPr>
          </w:p>
        </w:tc>
      </w:tr>
    </w:tbl>
    <w:p w14:paraId="3A111E3C" w14:textId="77777777" w:rsidR="00CE585D" w:rsidRPr="00B31B47" w:rsidRDefault="00CE585D" w:rsidP="00CE585D">
      <w:pPr>
        <w:ind w:left="1080"/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3DC1C727" w14:textId="77777777" w:rsidR="002072AB" w:rsidRPr="00B31B47" w:rsidRDefault="002072AB" w:rsidP="00CA4395">
      <w:pPr>
        <w:numPr>
          <w:ilvl w:val="1"/>
          <w:numId w:val="7"/>
        </w:numPr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B31B47"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  <w:t>Situația recuperării avansurilor acordate contractorilor - Dacă este cazul.</w:t>
      </w:r>
    </w:p>
    <w:p w14:paraId="4E01F776" w14:textId="77777777" w:rsidR="00B37864" w:rsidRPr="00B31B47" w:rsidRDefault="00B37864" w:rsidP="00B37864">
      <w:pPr>
        <w:ind w:left="1080"/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3C7F50F8" w14:textId="77777777" w:rsidR="00B37864" w:rsidRPr="00B31B47" w:rsidRDefault="00B37864" w:rsidP="00B37864">
      <w:pPr>
        <w:ind w:left="1080"/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7B521188" w14:textId="77777777" w:rsidR="002072AB" w:rsidRPr="00B31B47" w:rsidRDefault="002072AB" w:rsidP="00CA4395">
      <w:pPr>
        <w:numPr>
          <w:ilvl w:val="0"/>
          <w:numId w:val="7"/>
        </w:numPr>
        <w:jc w:val="both"/>
        <w:rPr>
          <w:rStyle w:val="spctbdy"/>
          <w:rFonts w:ascii="Trebuchet MS" w:hAnsi="Trebuchet MS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B31B47">
        <w:rPr>
          <w:rStyle w:val="spctbdy"/>
          <w:rFonts w:ascii="Trebuchet MS" w:hAnsi="Trebuchet MS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Constatări privind stadiul implementării recomandărilor formulate în cadrul vizitei/vizitelor de verificare la fața locului efectuate în perioada de referință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43"/>
      </w:tblGrid>
      <w:tr w:rsidR="00CE585D" w:rsidRPr="00B31B47" w14:paraId="043E30AB" w14:textId="77777777" w:rsidTr="00F776FC">
        <w:tc>
          <w:tcPr>
            <w:tcW w:w="10319" w:type="dxa"/>
          </w:tcPr>
          <w:p w14:paraId="16778DA3" w14:textId="77777777" w:rsidR="00CE585D" w:rsidRPr="00B31B47" w:rsidRDefault="00CE585D" w:rsidP="00F776FC">
            <w:pPr>
              <w:rPr>
                <w:rFonts w:ascii="Trebuchet MS" w:hAnsi="Trebuchet MS" w:cs="Arial"/>
                <w:sz w:val="18"/>
                <w:szCs w:val="18"/>
              </w:rPr>
            </w:pPr>
          </w:p>
          <w:p w14:paraId="03816A2E" w14:textId="77777777" w:rsidR="00CE585D" w:rsidRPr="00B31B47" w:rsidRDefault="00CE585D" w:rsidP="00F776FC">
            <w:pPr>
              <w:rPr>
                <w:rFonts w:ascii="Trebuchet MS" w:hAnsi="Trebuchet MS" w:cs="Arial"/>
                <w:sz w:val="18"/>
                <w:szCs w:val="18"/>
              </w:rPr>
            </w:pPr>
          </w:p>
          <w:p w14:paraId="16D31086" w14:textId="77777777" w:rsidR="00CE585D" w:rsidRPr="00B31B47" w:rsidRDefault="00CE585D" w:rsidP="00F776FC">
            <w:pPr>
              <w:rPr>
                <w:rFonts w:ascii="Trebuchet MS" w:hAnsi="Trebuchet MS" w:cs="Arial"/>
                <w:sz w:val="18"/>
                <w:szCs w:val="18"/>
              </w:rPr>
            </w:pPr>
          </w:p>
          <w:p w14:paraId="3A2DA5CB" w14:textId="77777777" w:rsidR="00CE585D" w:rsidRPr="00B31B47" w:rsidRDefault="00CE585D" w:rsidP="00F776FC">
            <w:pPr>
              <w:pStyle w:val="Head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</w:tbl>
    <w:p w14:paraId="60DDD461" w14:textId="77777777" w:rsidR="00CE585D" w:rsidRPr="00B31B47" w:rsidRDefault="00CE585D" w:rsidP="00CE585D">
      <w:pPr>
        <w:ind w:left="720"/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39297949" w14:textId="77777777" w:rsidR="002072AB" w:rsidRPr="00B31B47" w:rsidRDefault="002072AB" w:rsidP="00CA4395">
      <w:pPr>
        <w:numPr>
          <w:ilvl w:val="0"/>
          <w:numId w:val="7"/>
        </w:numPr>
        <w:rPr>
          <w:rStyle w:val="spctbdy"/>
          <w:rFonts w:ascii="Trebuchet MS" w:hAnsi="Trebuchet MS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B31B47">
        <w:rPr>
          <w:rStyle w:val="spctbdy"/>
          <w:rFonts w:ascii="Trebuchet MS" w:hAnsi="Trebuchet MS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Constatări privind managementul proiectului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43"/>
      </w:tblGrid>
      <w:tr w:rsidR="00CE585D" w:rsidRPr="00B31B47" w14:paraId="0D0C94CA" w14:textId="77777777" w:rsidTr="00F776FC">
        <w:tc>
          <w:tcPr>
            <w:tcW w:w="10319" w:type="dxa"/>
          </w:tcPr>
          <w:p w14:paraId="071EBC84" w14:textId="12BA12D5" w:rsidR="00B37864" w:rsidRPr="00B31B47" w:rsidRDefault="00B37864" w:rsidP="00B37864">
            <w:pPr>
              <w:rPr>
                <w:rFonts w:ascii="Trebuchet MS" w:hAnsi="Trebuchet MS" w:cs="Arial"/>
                <w:sz w:val="18"/>
                <w:szCs w:val="18"/>
              </w:rPr>
            </w:pPr>
            <w:r w:rsidRPr="00B31B47">
              <w:rPr>
                <w:rFonts w:ascii="Trebuchet MS" w:hAnsi="Trebuchet MS" w:cs="Arial"/>
                <w:sz w:val="18"/>
                <w:szCs w:val="18"/>
              </w:rPr>
              <w:t xml:space="preserve">Sunt sistemele aplicate capabile să asigure implementarea eficientă a proiectului, conform detaliilor din cererea de </w:t>
            </w:r>
            <w:r w:rsidR="00A51AC0" w:rsidRPr="00B31B47">
              <w:rPr>
                <w:rFonts w:ascii="Trebuchet MS" w:hAnsi="Trebuchet MS" w:cs="Arial"/>
                <w:sz w:val="18"/>
                <w:szCs w:val="18"/>
              </w:rPr>
              <w:t>finanțare</w:t>
            </w:r>
            <w:r w:rsidRPr="00B31B47">
              <w:rPr>
                <w:rFonts w:ascii="Trebuchet MS" w:hAnsi="Trebuchet MS" w:cs="Arial"/>
                <w:sz w:val="18"/>
                <w:szCs w:val="18"/>
              </w:rPr>
              <w:t xml:space="preserve">? Se vor detalia orice posibile modificări intervenite. </w:t>
            </w:r>
          </w:p>
          <w:p w14:paraId="4132C302" w14:textId="77777777" w:rsidR="00583940" w:rsidRPr="00B31B47" w:rsidRDefault="00583940" w:rsidP="00B37864">
            <w:pPr>
              <w:rPr>
                <w:rFonts w:ascii="Trebuchet MS" w:hAnsi="Trebuchet MS" w:cs="Arial"/>
                <w:sz w:val="18"/>
                <w:szCs w:val="18"/>
              </w:rPr>
            </w:pPr>
          </w:p>
          <w:p w14:paraId="53700043" w14:textId="07712E54" w:rsidR="00583940" w:rsidRPr="00B31B47" w:rsidRDefault="00583940" w:rsidP="00583940">
            <w:pPr>
              <w:rPr>
                <w:rFonts w:ascii="Trebuchet MS" w:hAnsi="Trebuchet MS" w:cs="Arial"/>
                <w:sz w:val="18"/>
                <w:szCs w:val="18"/>
              </w:rPr>
            </w:pPr>
            <w:r w:rsidRPr="00B31B47">
              <w:rPr>
                <w:rFonts w:ascii="Trebuchet MS" w:hAnsi="Trebuchet MS" w:cs="Arial"/>
                <w:sz w:val="18"/>
                <w:szCs w:val="18"/>
              </w:rPr>
              <w:t xml:space="preserve">Se vor detalia contractele semnate în cadrul proiectului </w:t>
            </w:r>
            <w:proofErr w:type="spellStart"/>
            <w:r w:rsidRPr="00B31B47">
              <w:rPr>
                <w:rFonts w:ascii="Trebuchet MS" w:hAnsi="Trebuchet MS" w:cs="Arial"/>
                <w:sz w:val="18"/>
                <w:szCs w:val="18"/>
              </w:rPr>
              <w:t>şi</w:t>
            </w:r>
            <w:proofErr w:type="spellEnd"/>
            <w:r w:rsidRPr="00B31B47">
              <w:rPr>
                <w:rFonts w:ascii="Trebuchet MS" w:hAnsi="Trebuchet MS" w:cs="Arial"/>
                <w:sz w:val="18"/>
                <w:szCs w:val="18"/>
              </w:rPr>
              <w:t xml:space="preserve"> se va consemna dacă sunt corelate cu </w:t>
            </w:r>
            <w:proofErr w:type="spellStart"/>
            <w:r w:rsidRPr="00B31B47">
              <w:rPr>
                <w:rFonts w:ascii="Trebuchet MS" w:hAnsi="Trebuchet MS" w:cs="Arial"/>
                <w:sz w:val="18"/>
                <w:szCs w:val="18"/>
              </w:rPr>
              <w:t>activităţile</w:t>
            </w:r>
            <w:proofErr w:type="spellEnd"/>
            <w:r w:rsidRPr="00B31B47">
              <w:rPr>
                <w:rFonts w:ascii="Trebuchet MS" w:hAnsi="Trebuchet MS" w:cs="Arial"/>
                <w:sz w:val="18"/>
                <w:szCs w:val="18"/>
              </w:rPr>
              <w:t xml:space="preserve"> proiectului. Dacă există probleme care duc la întârzieri in implementare se vor face propuneri de remediere.</w:t>
            </w:r>
          </w:p>
          <w:p w14:paraId="0AC6F0B2" w14:textId="77777777" w:rsidR="00CE585D" w:rsidRPr="00B31B47" w:rsidRDefault="00CE585D" w:rsidP="00583940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</w:tr>
    </w:tbl>
    <w:p w14:paraId="36B4BEBC" w14:textId="77777777" w:rsidR="00CE585D" w:rsidRPr="00B31B47" w:rsidRDefault="00CE585D" w:rsidP="00CE585D">
      <w:pPr>
        <w:ind w:left="720"/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4F05F25C" w14:textId="77777777" w:rsidR="00583940" w:rsidRPr="00B31B47" w:rsidRDefault="00583940" w:rsidP="00CE585D">
      <w:pPr>
        <w:ind w:left="720"/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322F98E0" w14:textId="77777777" w:rsidR="002072AB" w:rsidRPr="00B31B47" w:rsidRDefault="002072AB" w:rsidP="00CA4395">
      <w:pPr>
        <w:numPr>
          <w:ilvl w:val="0"/>
          <w:numId w:val="7"/>
        </w:numPr>
        <w:rPr>
          <w:rStyle w:val="spctbdy"/>
          <w:rFonts w:ascii="Trebuchet MS" w:hAnsi="Trebuchet MS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B31B47">
        <w:rPr>
          <w:rStyle w:val="spctbdy"/>
          <w:rFonts w:ascii="Trebuchet MS" w:hAnsi="Trebuchet MS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Constatări privind respectarea principiilor orizontale/ temelor secundare</w:t>
      </w:r>
    </w:p>
    <w:p w14:paraId="6708A0F7" w14:textId="77777777" w:rsidR="00CE585D" w:rsidRPr="00B31B47" w:rsidRDefault="00CE585D" w:rsidP="00376CFE">
      <w:pPr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04"/>
        <w:gridCol w:w="2042"/>
        <w:gridCol w:w="952"/>
        <w:gridCol w:w="796"/>
        <w:gridCol w:w="3149"/>
      </w:tblGrid>
      <w:tr w:rsidR="00CE585D" w:rsidRPr="00B31B47" w14:paraId="08E4E557" w14:textId="77777777" w:rsidTr="00F776FC">
        <w:trPr>
          <w:cantSplit/>
        </w:trPr>
        <w:tc>
          <w:tcPr>
            <w:tcW w:w="5000" w:type="pct"/>
            <w:gridSpan w:val="5"/>
          </w:tcPr>
          <w:p w14:paraId="51140A88" w14:textId="77777777" w:rsidR="00CE585D" w:rsidRPr="00B31B47" w:rsidRDefault="00CE585D" w:rsidP="00F776FC">
            <w:pPr>
              <w:rPr>
                <w:rFonts w:ascii="Trebuchet MS" w:hAnsi="Trebuchet MS"/>
                <w:b/>
                <w:sz w:val="18"/>
                <w:szCs w:val="18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</w:rPr>
              <w:t>Temele orizontale</w:t>
            </w:r>
          </w:p>
        </w:tc>
      </w:tr>
      <w:tr w:rsidR="00CE585D" w:rsidRPr="00B31B47" w14:paraId="029D9BBC" w14:textId="77777777" w:rsidTr="00F776FC">
        <w:trPr>
          <w:cantSplit/>
        </w:trPr>
        <w:tc>
          <w:tcPr>
            <w:tcW w:w="1364" w:type="pct"/>
          </w:tcPr>
          <w:p w14:paraId="503EFD97" w14:textId="77777777" w:rsidR="00CE585D" w:rsidRPr="00B31B47" w:rsidRDefault="00CE585D" w:rsidP="00F776FC">
            <w:pPr>
              <w:rPr>
                <w:rFonts w:ascii="Trebuchet MS" w:hAnsi="Trebuchet MS"/>
                <w:b/>
                <w:sz w:val="18"/>
                <w:szCs w:val="18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</w:rPr>
              <w:t xml:space="preserve">Egalitatea de </w:t>
            </w:r>
            <w:proofErr w:type="spellStart"/>
            <w:r w:rsidRPr="00B31B47">
              <w:rPr>
                <w:rFonts w:ascii="Trebuchet MS" w:hAnsi="Trebuchet MS"/>
                <w:b/>
                <w:sz w:val="18"/>
                <w:szCs w:val="18"/>
              </w:rPr>
              <w:t>şanse</w:t>
            </w:r>
            <w:proofErr w:type="spellEnd"/>
          </w:p>
        </w:tc>
        <w:tc>
          <w:tcPr>
            <w:tcW w:w="3636" w:type="pct"/>
            <w:gridSpan w:val="4"/>
          </w:tcPr>
          <w:p w14:paraId="1B937288" w14:textId="77777777" w:rsidR="00CE585D" w:rsidRPr="00B31B47" w:rsidRDefault="00CE585D" w:rsidP="00F776FC">
            <w:pPr>
              <w:rPr>
                <w:rFonts w:ascii="Trebuchet MS" w:hAnsi="Trebuchet MS"/>
                <w:sz w:val="18"/>
                <w:szCs w:val="18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</w:rPr>
              <w:t>Comentarii:</w:t>
            </w:r>
          </w:p>
        </w:tc>
      </w:tr>
      <w:tr w:rsidR="00CE585D" w:rsidRPr="00B31B47" w14:paraId="198F1070" w14:textId="77777777" w:rsidTr="00F776FC">
        <w:trPr>
          <w:cantSplit/>
          <w:trHeight w:val="255"/>
        </w:trPr>
        <w:tc>
          <w:tcPr>
            <w:tcW w:w="1364" w:type="pct"/>
          </w:tcPr>
          <w:p w14:paraId="736C23FB" w14:textId="77777777" w:rsidR="00CE585D" w:rsidRPr="00B31B47" w:rsidRDefault="00CE585D" w:rsidP="00F776FC">
            <w:pPr>
              <w:rPr>
                <w:rFonts w:ascii="Trebuchet MS" w:hAnsi="Trebuchet MS"/>
                <w:sz w:val="18"/>
                <w:szCs w:val="18"/>
              </w:rPr>
            </w:pPr>
            <w:r w:rsidRPr="00B31B47">
              <w:rPr>
                <w:rFonts w:ascii="Trebuchet MS" w:hAnsi="Trebuchet MS"/>
                <w:sz w:val="18"/>
                <w:szCs w:val="18"/>
              </w:rPr>
              <w:t>Persoane dezavantajate</w:t>
            </w:r>
          </w:p>
        </w:tc>
        <w:tc>
          <w:tcPr>
            <w:tcW w:w="1986" w:type="pct"/>
            <w:gridSpan w:val="3"/>
          </w:tcPr>
          <w:p w14:paraId="16AD463B" w14:textId="77777777" w:rsidR="00CE585D" w:rsidRPr="00B31B47" w:rsidRDefault="00CE585D" w:rsidP="00F776FC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650" w:type="pct"/>
          </w:tcPr>
          <w:p w14:paraId="106BFB29" w14:textId="77777777" w:rsidR="00CE585D" w:rsidRPr="00B31B47" w:rsidRDefault="00CE585D" w:rsidP="00F776FC">
            <w:pPr>
              <w:rPr>
                <w:rFonts w:ascii="Trebuchet MS" w:hAnsi="Trebuchet MS"/>
                <w:sz w:val="18"/>
                <w:szCs w:val="18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</w:rPr>
              <w:t>Comentarii:</w:t>
            </w:r>
          </w:p>
        </w:tc>
      </w:tr>
      <w:tr w:rsidR="00CE585D" w:rsidRPr="00B31B47" w14:paraId="2F7657FB" w14:textId="77777777" w:rsidTr="00F776FC">
        <w:trPr>
          <w:cantSplit/>
          <w:trHeight w:val="255"/>
        </w:trPr>
        <w:tc>
          <w:tcPr>
            <w:tcW w:w="1364" w:type="pct"/>
          </w:tcPr>
          <w:p w14:paraId="2076698A" w14:textId="77777777" w:rsidR="00CE585D" w:rsidRPr="00B31B47" w:rsidRDefault="00CE585D" w:rsidP="00F776FC">
            <w:pPr>
              <w:rPr>
                <w:rFonts w:ascii="Trebuchet MS" w:hAnsi="Trebuchet MS"/>
                <w:sz w:val="18"/>
                <w:szCs w:val="18"/>
              </w:rPr>
            </w:pPr>
            <w:r w:rsidRPr="00B31B47">
              <w:rPr>
                <w:rFonts w:ascii="Trebuchet MS" w:hAnsi="Trebuchet MS"/>
                <w:sz w:val="18"/>
                <w:szCs w:val="18"/>
              </w:rPr>
              <w:t>NA</w:t>
            </w:r>
          </w:p>
        </w:tc>
        <w:tc>
          <w:tcPr>
            <w:tcW w:w="1986" w:type="pct"/>
            <w:gridSpan w:val="3"/>
          </w:tcPr>
          <w:p w14:paraId="79BB863B" w14:textId="77777777" w:rsidR="00CE585D" w:rsidRPr="00B31B47" w:rsidRDefault="00CE585D" w:rsidP="00F776FC">
            <w:pPr>
              <w:rPr>
                <w:rFonts w:ascii="Trebuchet MS" w:hAnsi="Trebuchet MS"/>
                <w:sz w:val="18"/>
                <w:szCs w:val="18"/>
              </w:rPr>
            </w:pPr>
            <w:r w:rsidRPr="00B31B47">
              <w:rPr>
                <w:rFonts w:ascii="Trebuchet MS" w:hAnsi="Trebuchet MS"/>
                <w:sz w:val="18"/>
                <w:szCs w:val="18"/>
              </w:rPr>
              <w:t>NA</w:t>
            </w:r>
          </w:p>
        </w:tc>
        <w:tc>
          <w:tcPr>
            <w:tcW w:w="1650" w:type="pct"/>
            <w:vAlign w:val="center"/>
          </w:tcPr>
          <w:p w14:paraId="2A1980FE" w14:textId="77777777" w:rsidR="00CE585D" w:rsidRPr="00B31B47" w:rsidRDefault="00CE585D" w:rsidP="00F776FC">
            <w:pPr>
              <w:rPr>
                <w:rFonts w:ascii="Trebuchet MS" w:hAnsi="Trebuchet MS"/>
                <w:sz w:val="18"/>
                <w:szCs w:val="18"/>
              </w:rPr>
            </w:pPr>
            <w:r w:rsidRPr="00B31B47">
              <w:rPr>
                <w:rFonts w:ascii="Trebuchet MS" w:hAnsi="Trebuchet MS" w:cs="Trebuchet MS"/>
                <w:sz w:val="18"/>
                <w:szCs w:val="18"/>
              </w:rPr>
              <w:t>Proiectul  nu prevede angajarea de personal.</w:t>
            </w:r>
          </w:p>
        </w:tc>
      </w:tr>
      <w:tr w:rsidR="00CE585D" w:rsidRPr="00B31B47" w14:paraId="7A272518" w14:textId="77777777" w:rsidTr="00F776FC">
        <w:trPr>
          <w:cantSplit/>
        </w:trPr>
        <w:tc>
          <w:tcPr>
            <w:tcW w:w="1364" w:type="pct"/>
          </w:tcPr>
          <w:p w14:paraId="6A1A0B80" w14:textId="77777777" w:rsidR="00CE585D" w:rsidRPr="00B31B47" w:rsidRDefault="00CE585D" w:rsidP="00F776FC">
            <w:pPr>
              <w:rPr>
                <w:rFonts w:ascii="Trebuchet MS" w:hAnsi="Trebuchet MS"/>
                <w:b/>
                <w:sz w:val="18"/>
                <w:szCs w:val="18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</w:rPr>
              <w:t>Dezvoltare durabilă</w:t>
            </w:r>
          </w:p>
        </w:tc>
        <w:tc>
          <w:tcPr>
            <w:tcW w:w="3636" w:type="pct"/>
            <w:gridSpan w:val="4"/>
          </w:tcPr>
          <w:p w14:paraId="04382D1B" w14:textId="77777777" w:rsidR="00CE585D" w:rsidRPr="00B31B47" w:rsidRDefault="00CE585D" w:rsidP="00F776FC">
            <w:pPr>
              <w:rPr>
                <w:rFonts w:ascii="Trebuchet MS" w:hAnsi="Trebuchet MS"/>
                <w:sz w:val="18"/>
                <w:szCs w:val="18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</w:rPr>
              <w:t>Comentarii:</w:t>
            </w:r>
          </w:p>
        </w:tc>
      </w:tr>
      <w:tr w:rsidR="00CE585D" w:rsidRPr="00B31B47" w14:paraId="139C0DCB" w14:textId="77777777" w:rsidTr="00F776FC">
        <w:trPr>
          <w:cantSplit/>
        </w:trPr>
        <w:tc>
          <w:tcPr>
            <w:tcW w:w="1364" w:type="pct"/>
          </w:tcPr>
          <w:p w14:paraId="4AC70414" w14:textId="77777777" w:rsidR="00CE585D" w:rsidRPr="00B31B47" w:rsidRDefault="00CE585D" w:rsidP="00F776FC">
            <w:pPr>
              <w:rPr>
                <w:rFonts w:ascii="Trebuchet MS" w:hAnsi="Trebuchet MS"/>
                <w:b/>
                <w:sz w:val="18"/>
                <w:szCs w:val="18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</w:rPr>
              <w:t xml:space="preserve">Elemente de </w:t>
            </w:r>
            <w:proofErr w:type="spellStart"/>
            <w:r w:rsidRPr="00B31B47">
              <w:rPr>
                <w:rFonts w:ascii="Trebuchet MS" w:hAnsi="Trebuchet MS"/>
                <w:b/>
                <w:sz w:val="18"/>
                <w:szCs w:val="18"/>
              </w:rPr>
              <w:t>protecţia</w:t>
            </w:r>
            <w:proofErr w:type="spellEnd"/>
            <w:r w:rsidRPr="00B31B47">
              <w:rPr>
                <w:rFonts w:ascii="Trebuchet MS" w:hAnsi="Trebuchet MS"/>
                <w:b/>
                <w:sz w:val="18"/>
                <w:szCs w:val="18"/>
              </w:rPr>
              <w:t xml:space="preserve"> mediului</w:t>
            </w:r>
          </w:p>
        </w:tc>
        <w:tc>
          <w:tcPr>
            <w:tcW w:w="1070" w:type="pct"/>
            <w:vAlign w:val="center"/>
          </w:tcPr>
          <w:p w14:paraId="4FF43E91" w14:textId="77777777" w:rsidR="00CE585D" w:rsidRPr="00B31B47" w:rsidRDefault="00CE585D" w:rsidP="00F776FC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</w:rPr>
              <w:t>Sursa</w:t>
            </w:r>
          </w:p>
        </w:tc>
        <w:tc>
          <w:tcPr>
            <w:tcW w:w="499" w:type="pct"/>
            <w:vAlign w:val="center"/>
          </w:tcPr>
          <w:p w14:paraId="68112F91" w14:textId="77777777" w:rsidR="00CE585D" w:rsidRPr="00B31B47" w:rsidRDefault="00CE585D" w:rsidP="00F776FC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</w:rPr>
              <w:t>Da/Nu</w:t>
            </w:r>
          </w:p>
        </w:tc>
        <w:tc>
          <w:tcPr>
            <w:tcW w:w="2067" w:type="pct"/>
            <w:gridSpan w:val="2"/>
            <w:vAlign w:val="center"/>
          </w:tcPr>
          <w:p w14:paraId="765AC748" w14:textId="77777777" w:rsidR="00CE585D" w:rsidRPr="00B31B47" w:rsidRDefault="00CE585D" w:rsidP="00F776FC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</w:rPr>
              <w:t>Comentarii</w:t>
            </w:r>
          </w:p>
        </w:tc>
      </w:tr>
      <w:tr w:rsidR="00CE585D" w:rsidRPr="00B31B47" w14:paraId="51D49471" w14:textId="77777777" w:rsidTr="00F776FC">
        <w:trPr>
          <w:cantSplit/>
        </w:trPr>
        <w:tc>
          <w:tcPr>
            <w:tcW w:w="1364" w:type="pct"/>
          </w:tcPr>
          <w:p w14:paraId="64C9E94E" w14:textId="77777777" w:rsidR="00CE585D" w:rsidRPr="00B31B47" w:rsidRDefault="00CE585D" w:rsidP="00F776FC">
            <w:pPr>
              <w:rPr>
                <w:rFonts w:ascii="Trebuchet MS" w:hAnsi="Trebuchet MS"/>
                <w:sz w:val="18"/>
                <w:szCs w:val="18"/>
              </w:rPr>
            </w:pPr>
            <w:r w:rsidRPr="00B31B47">
              <w:rPr>
                <w:rFonts w:ascii="Trebuchet MS" w:hAnsi="Trebuchet MS"/>
                <w:sz w:val="18"/>
                <w:szCs w:val="18"/>
              </w:rPr>
              <w:t>Proiectul are impact negativ asupra mediului?</w:t>
            </w:r>
          </w:p>
        </w:tc>
        <w:tc>
          <w:tcPr>
            <w:tcW w:w="1070" w:type="pct"/>
            <w:vAlign w:val="center"/>
          </w:tcPr>
          <w:p w14:paraId="310836E5" w14:textId="77777777" w:rsidR="00CE585D" w:rsidRPr="00B31B47" w:rsidRDefault="00CE585D" w:rsidP="00F776F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B31B47">
              <w:rPr>
                <w:rFonts w:ascii="Trebuchet MS" w:hAnsi="Trebuchet MS"/>
                <w:sz w:val="18"/>
                <w:szCs w:val="18"/>
              </w:rPr>
              <w:t>DTAC</w:t>
            </w:r>
          </w:p>
          <w:p w14:paraId="232EB5B3" w14:textId="77777777" w:rsidR="00CE585D" w:rsidRPr="00B31B47" w:rsidRDefault="00CE585D" w:rsidP="00F776F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B31B47">
              <w:rPr>
                <w:rFonts w:ascii="Trebuchet MS" w:hAnsi="Trebuchet MS"/>
                <w:sz w:val="18"/>
                <w:szCs w:val="18"/>
              </w:rPr>
              <w:t xml:space="preserve"> aviz de mediu/documente similare</w:t>
            </w:r>
          </w:p>
        </w:tc>
        <w:tc>
          <w:tcPr>
            <w:tcW w:w="499" w:type="pct"/>
            <w:vAlign w:val="center"/>
          </w:tcPr>
          <w:p w14:paraId="51FD6AF2" w14:textId="77777777" w:rsidR="00CE585D" w:rsidRPr="00B31B47" w:rsidRDefault="00CE585D" w:rsidP="00F776F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B31B47">
              <w:rPr>
                <w:rFonts w:ascii="Trebuchet MS" w:hAnsi="Trebuchet MS"/>
                <w:sz w:val="18"/>
                <w:szCs w:val="18"/>
              </w:rPr>
              <w:t>nu</w:t>
            </w:r>
          </w:p>
        </w:tc>
        <w:tc>
          <w:tcPr>
            <w:tcW w:w="2067" w:type="pct"/>
            <w:gridSpan w:val="2"/>
            <w:vAlign w:val="center"/>
          </w:tcPr>
          <w:p w14:paraId="01FC945E" w14:textId="77777777" w:rsidR="00CE585D" w:rsidRPr="00B31B47" w:rsidRDefault="00CE585D" w:rsidP="00F776FC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E585D" w:rsidRPr="00B31B47" w14:paraId="7FAE9A8C" w14:textId="77777777" w:rsidTr="00F776FC">
        <w:trPr>
          <w:cantSplit/>
        </w:trPr>
        <w:tc>
          <w:tcPr>
            <w:tcW w:w="5000" w:type="pct"/>
            <w:gridSpan w:val="5"/>
          </w:tcPr>
          <w:p w14:paraId="634F9907" w14:textId="77777777" w:rsidR="00CE585D" w:rsidRPr="00B31B47" w:rsidRDefault="00CE585D" w:rsidP="00F776FC">
            <w:pPr>
              <w:rPr>
                <w:rFonts w:ascii="Trebuchet MS" w:hAnsi="Trebuchet MS"/>
                <w:sz w:val="18"/>
                <w:szCs w:val="18"/>
              </w:rPr>
            </w:pPr>
            <w:r w:rsidRPr="00B31B47">
              <w:rPr>
                <w:rFonts w:ascii="Trebuchet MS" w:hAnsi="Trebuchet MS"/>
                <w:sz w:val="18"/>
                <w:szCs w:val="18"/>
              </w:rPr>
              <w:t>Alte comentarii:</w:t>
            </w:r>
          </w:p>
        </w:tc>
      </w:tr>
    </w:tbl>
    <w:p w14:paraId="686BFA79" w14:textId="77777777" w:rsidR="00CE585D" w:rsidRPr="00B31B47" w:rsidRDefault="00CE585D" w:rsidP="00376CFE">
      <w:pPr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1174D97D" w14:textId="77777777" w:rsidR="002072AB" w:rsidRPr="00B31B47" w:rsidRDefault="002072AB" w:rsidP="00CA4395">
      <w:pPr>
        <w:numPr>
          <w:ilvl w:val="0"/>
          <w:numId w:val="7"/>
        </w:numPr>
        <w:rPr>
          <w:rStyle w:val="spctbdy"/>
          <w:rFonts w:ascii="Trebuchet MS" w:hAnsi="Trebuchet MS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B31B47">
        <w:rPr>
          <w:rStyle w:val="spctbdy"/>
          <w:rFonts w:ascii="Trebuchet MS" w:hAnsi="Trebuchet MS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Constatări privind măsurile pentru informarea și vizibilitatea sprijinului din fondurile Uniunii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37"/>
        <w:gridCol w:w="1409"/>
        <w:gridCol w:w="1416"/>
        <w:gridCol w:w="1597"/>
        <w:gridCol w:w="1663"/>
        <w:gridCol w:w="1276"/>
      </w:tblGrid>
      <w:tr w:rsidR="00B37864" w:rsidRPr="00B31B47" w14:paraId="1FE18038" w14:textId="77777777" w:rsidTr="00F776FC">
        <w:tc>
          <w:tcPr>
            <w:tcW w:w="3546" w:type="dxa"/>
            <w:gridSpan w:val="2"/>
          </w:tcPr>
          <w:p w14:paraId="4AC8489B" w14:textId="77777777" w:rsidR="00B37864" w:rsidRPr="00B31B47" w:rsidRDefault="00B37864" w:rsidP="00B37864">
            <w:pPr>
              <w:spacing w:before="60"/>
              <w:jc w:val="center"/>
              <w:rPr>
                <w:rFonts w:ascii="Trebuchet MS" w:hAnsi="Trebuchet MS"/>
                <w:b/>
                <w:i/>
                <w:sz w:val="18"/>
                <w:szCs w:val="18"/>
                <w:lang w:eastAsia="zh-CN"/>
              </w:rPr>
            </w:pPr>
            <w:proofErr w:type="spellStart"/>
            <w:r w:rsidRPr="00B31B47">
              <w:rPr>
                <w:rFonts w:ascii="Trebuchet MS" w:hAnsi="Trebuchet MS"/>
                <w:b/>
                <w:i/>
                <w:sz w:val="18"/>
                <w:szCs w:val="18"/>
                <w:lang w:eastAsia="zh-CN"/>
              </w:rPr>
              <w:t>Activităţi</w:t>
            </w:r>
            <w:proofErr w:type="spellEnd"/>
            <w:r w:rsidRPr="00B31B47">
              <w:rPr>
                <w:rFonts w:ascii="Trebuchet MS" w:hAnsi="Trebuchet MS"/>
                <w:b/>
                <w:i/>
                <w:sz w:val="18"/>
                <w:szCs w:val="18"/>
                <w:lang w:eastAsia="zh-CN"/>
              </w:rPr>
              <w:t xml:space="preserve"> obligatorii</w:t>
            </w:r>
          </w:p>
        </w:tc>
        <w:tc>
          <w:tcPr>
            <w:tcW w:w="5952" w:type="dxa"/>
            <w:gridSpan w:val="4"/>
          </w:tcPr>
          <w:p w14:paraId="009644FE" w14:textId="77777777" w:rsidR="00B37864" w:rsidRPr="00B31B47" w:rsidRDefault="00B37864" w:rsidP="00B37864">
            <w:pPr>
              <w:spacing w:before="60"/>
              <w:jc w:val="center"/>
              <w:rPr>
                <w:rFonts w:ascii="Trebuchet MS" w:hAnsi="Trebuchet MS"/>
                <w:b/>
                <w:i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b/>
                <w:i/>
                <w:sz w:val="18"/>
                <w:szCs w:val="18"/>
                <w:lang w:eastAsia="zh-CN"/>
              </w:rPr>
              <w:t>Elemente obligatorii</w:t>
            </w:r>
          </w:p>
        </w:tc>
      </w:tr>
      <w:tr w:rsidR="00B37864" w:rsidRPr="00B31B47" w14:paraId="7E7C3EA7" w14:textId="77777777" w:rsidTr="00F776FC">
        <w:tc>
          <w:tcPr>
            <w:tcW w:w="2137" w:type="dxa"/>
            <w:vMerge w:val="restart"/>
          </w:tcPr>
          <w:p w14:paraId="2900A3D0" w14:textId="77777777" w:rsidR="00B37864" w:rsidRPr="00B31B47" w:rsidRDefault="00B37864" w:rsidP="00B37864">
            <w:pPr>
              <w:spacing w:before="60"/>
              <w:jc w:val="center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  <w:lang w:eastAsia="zh-CN"/>
              </w:rPr>
              <w:t>Activitate de comunicare</w:t>
            </w:r>
          </w:p>
        </w:tc>
        <w:tc>
          <w:tcPr>
            <w:tcW w:w="1409" w:type="dxa"/>
            <w:vMerge w:val="restart"/>
          </w:tcPr>
          <w:p w14:paraId="18991BC6" w14:textId="77777777" w:rsidR="00B37864" w:rsidRPr="00B31B47" w:rsidRDefault="00B37864" w:rsidP="00B37864">
            <w:pPr>
              <w:spacing w:before="60"/>
              <w:jc w:val="center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  <w:lang w:eastAsia="zh-CN"/>
              </w:rPr>
              <w:t>Activitatea a fost realizată</w:t>
            </w:r>
          </w:p>
          <w:p w14:paraId="44CB3569" w14:textId="77777777" w:rsidR="00B37864" w:rsidRPr="00B31B47" w:rsidRDefault="00B37864" w:rsidP="00B37864">
            <w:pPr>
              <w:spacing w:before="60"/>
              <w:jc w:val="center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  <w:lang w:eastAsia="zh-CN"/>
              </w:rPr>
              <w:t>DA/NU/ Nu este cazul</w:t>
            </w:r>
          </w:p>
        </w:tc>
        <w:tc>
          <w:tcPr>
            <w:tcW w:w="4676" w:type="dxa"/>
            <w:gridSpan w:val="3"/>
          </w:tcPr>
          <w:p w14:paraId="42CCE15C" w14:textId="77777777" w:rsidR="00B37864" w:rsidRPr="00B31B47" w:rsidRDefault="00B37864" w:rsidP="00B37864">
            <w:pPr>
              <w:spacing w:before="60"/>
              <w:jc w:val="center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  <w:lang w:eastAsia="zh-CN"/>
              </w:rPr>
              <w:t>Conformitatea materialelor de informare/promovare</w:t>
            </w:r>
          </w:p>
        </w:tc>
        <w:tc>
          <w:tcPr>
            <w:tcW w:w="1276" w:type="dxa"/>
          </w:tcPr>
          <w:p w14:paraId="48EE7145" w14:textId="77777777" w:rsidR="00B37864" w:rsidRPr="00B31B47" w:rsidRDefault="00B37864" w:rsidP="00B37864">
            <w:pPr>
              <w:spacing w:before="60"/>
              <w:jc w:val="center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</w:p>
        </w:tc>
      </w:tr>
      <w:tr w:rsidR="00B37864" w:rsidRPr="00B31B47" w14:paraId="2279720A" w14:textId="77777777" w:rsidTr="00F776FC">
        <w:tc>
          <w:tcPr>
            <w:tcW w:w="2137" w:type="dxa"/>
            <w:vMerge/>
          </w:tcPr>
          <w:p w14:paraId="7F7C7DA8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409" w:type="dxa"/>
            <w:vMerge/>
          </w:tcPr>
          <w:p w14:paraId="65ED92EF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416" w:type="dxa"/>
          </w:tcPr>
          <w:p w14:paraId="662AD33B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i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i/>
                <w:sz w:val="18"/>
                <w:szCs w:val="18"/>
                <w:lang w:eastAsia="zh-CN"/>
              </w:rPr>
              <w:t>Sigle obligatorii (sigla UE, sigla Guvernului României, sigla IS)</w:t>
            </w:r>
          </w:p>
        </w:tc>
        <w:tc>
          <w:tcPr>
            <w:tcW w:w="1597" w:type="dxa"/>
          </w:tcPr>
          <w:p w14:paraId="13F67AAB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i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i/>
                <w:sz w:val="18"/>
                <w:szCs w:val="18"/>
                <w:lang w:eastAsia="zh-CN"/>
              </w:rPr>
              <w:t>Fraza obligatorie „Proiect cofinanțat din Fondul...prin Programul...”</w:t>
            </w:r>
          </w:p>
        </w:tc>
        <w:tc>
          <w:tcPr>
            <w:tcW w:w="1663" w:type="dxa"/>
          </w:tcPr>
          <w:p w14:paraId="71CCABBD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i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i/>
                <w:sz w:val="18"/>
                <w:szCs w:val="18"/>
                <w:lang w:eastAsia="zh-CN"/>
              </w:rPr>
              <w:t xml:space="preserve">Expunerea s-a realizat </w:t>
            </w:r>
            <w:proofErr w:type="spellStart"/>
            <w:r w:rsidRPr="00B31B47">
              <w:rPr>
                <w:rFonts w:ascii="Trebuchet MS" w:hAnsi="Trebuchet MS"/>
                <w:i/>
                <w:sz w:val="18"/>
                <w:szCs w:val="18"/>
                <w:lang w:eastAsia="zh-CN"/>
              </w:rPr>
              <w:t>într-ul</w:t>
            </w:r>
            <w:proofErr w:type="spellEnd"/>
            <w:r w:rsidRPr="00B31B47">
              <w:rPr>
                <w:rFonts w:ascii="Trebuchet MS" w:hAnsi="Trebuchet MS"/>
                <w:i/>
                <w:sz w:val="18"/>
                <w:szCs w:val="18"/>
                <w:lang w:eastAsia="zh-CN"/>
              </w:rPr>
              <w:t xml:space="preserve"> loc vizibil/ anunțul a fost publicat pe site/în mass-media?</w:t>
            </w:r>
          </w:p>
        </w:tc>
        <w:tc>
          <w:tcPr>
            <w:tcW w:w="1276" w:type="dxa"/>
          </w:tcPr>
          <w:p w14:paraId="53E565A6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i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i/>
                <w:sz w:val="18"/>
                <w:szCs w:val="18"/>
                <w:lang w:eastAsia="zh-CN"/>
              </w:rPr>
              <w:t xml:space="preserve">Materialul îndeplinește, din punct de vedere  al conținutului, </w:t>
            </w:r>
            <w:r w:rsidRPr="00B31B47">
              <w:rPr>
                <w:rFonts w:ascii="Trebuchet MS" w:hAnsi="Trebuchet MS"/>
                <w:i/>
                <w:sz w:val="18"/>
                <w:szCs w:val="18"/>
                <w:lang w:eastAsia="zh-CN"/>
              </w:rPr>
              <w:lastRenderedPageBreak/>
              <w:t xml:space="preserve">cerințele </w:t>
            </w:r>
            <w:r w:rsidR="00F12299" w:rsidRPr="00B31B47">
              <w:rPr>
                <w:rFonts w:ascii="Trebuchet MS" w:hAnsi="Trebuchet MS"/>
                <w:i/>
                <w:sz w:val="18"/>
                <w:szCs w:val="18"/>
                <w:lang w:eastAsia="zh-CN"/>
              </w:rPr>
              <w:t>G</w:t>
            </w:r>
            <w:r w:rsidRPr="00B31B47">
              <w:rPr>
                <w:rFonts w:ascii="Trebuchet MS" w:hAnsi="Trebuchet MS"/>
                <w:i/>
                <w:sz w:val="18"/>
                <w:szCs w:val="18"/>
                <w:lang w:eastAsia="zh-CN"/>
              </w:rPr>
              <w:t>IV 20</w:t>
            </w:r>
            <w:r w:rsidR="00855D9B" w:rsidRPr="00B31B47">
              <w:rPr>
                <w:rFonts w:ascii="Trebuchet MS" w:hAnsi="Trebuchet MS"/>
                <w:i/>
                <w:sz w:val="18"/>
                <w:szCs w:val="18"/>
                <w:lang w:eastAsia="zh-CN"/>
              </w:rPr>
              <w:t>21</w:t>
            </w:r>
            <w:r w:rsidRPr="00B31B47">
              <w:rPr>
                <w:rFonts w:ascii="Trebuchet MS" w:hAnsi="Trebuchet MS"/>
                <w:i/>
                <w:sz w:val="18"/>
                <w:szCs w:val="18"/>
                <w:lang w:eastAsia="zh-CN"/>
              </w:rPr>
              <w:t>-202</w:t>
            </w:r>
            <w:r w:rsidR="00855D9B" w:rsidRPr="00B31B47">
              <w:rPr>
                <w:rFonts w:ascii="Trebuchet MS" w:hAnsi="Trebuchet MS"/>
                <w:i/>
                <w:sz w:val="18"/>
                <w:szCs w:val="18"/>
                <w:lang w:eastAsia="zh-CN"/>
              </w:rPr>
              <w:t>7</w:t>
            </w:r>
            <w:r w:rsidRPr="00B31B47">
              <w:rPr>
                <w:rFonts w:ascii="Trebuchet MS" w:hAnsi="Trebuchet MS"/>
                <w:i/>
                <w:sz w:val="18"/>
                <w:szCs w:val="18"/>
                <w:lang w:eastAsia="zh-CN"/>
              </w:rPr>
              <w:t>?</w:t>
            </w:r>
          </w:p>
        </w:tc>
      </w:tr>
      <w:tr w:rsidR="00B37864" w:rsidRPr="00B31B47" w14:paraId="1F1E471C" w14:textId="77777777" w:rsidTr="00F776FC">
        <w:tc>
          <w:tcPr>
            <w:tcW w:w="2137" w:type="dxa"/>
          </w:tcPr>
          <w:p w14:paraId="2818B038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lastRenderedPageBreak/>
              <w:t>Anunț de început proiect</w:t>
            </w:r>
          </w:p>
        </w:tc>
        <w:tc>
          <w:tcPr>
            <w:tcW w:w="1409" w:type="dxa"/>
          </w:tcPr>
          <w:p w14:paraId="562D0BDD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416" w:type="dxa"/>
          </w:tcPr>
          <w:p w14:paraId="192D0DFB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597" w:type="dxa"/>
          </w:tcPr>
          <w:p w14:paraId="707E10DA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663" w:type="dxa"/>
          </w:tcPr>
          <w:p w14:paraId="2F595DA7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</w:tcPr>
          <w:p w14:paraId="126A9D39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</w:tr>
      <w:tr w:rsidR="00B37864" w:rsidRPr="00B31B47" w14:paraId="6F60AC44" w14:textId="77777777" w:rsidTr="00F776FC">
        <w:tc>
          <w:tcPr>
            <w:tcW w:w="2137" w:type="dxa"/>
          </w:tcPr>
          <w:p w14:paraId="679AC7E0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>Anunț de finalizare proiect</w:t>
            </w:r>
          </w:p>
        </w:tc>
        <w:tc>
          <w:tcPr>
            <w:tcW w:w="1409" w:type="dxa"/>
          </w:tcPr>
          <w:p w14:paraId="37F2B9E3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416" w:type="dxa"/>
          </w:tcPr>
          <w:p w14:paraId="75D20750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597" w:type="dxa"/>
          </w:tcPr>
          <w:p w14:paraId="156F7DB4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663" w:type="dxa"/>
          </w:tcPr>
          <w:p w14:paraId="71361CC2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</w:tcPr>
          <w:p w14:paraId="43FA2B6C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</w:tr>
      <w:tr w:rsidR="00B37864" w:rsidRPr="00B31B47" w14:paraId="61762D78" w14:textId="77777777" w:rsidTr="00F776FC">
        <w:tc>
          <w:tcPr>
            <w:tcW w:w="2137" w:type="dxa"/>
          </w:tcPr>
          <w:p w14:paraId="6ABDAB54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>Panou temporar (pentru proiectele de infrastructură a căror contribuție publică la proiect depășește 500.000 euro)</w:t>
            </w:r>
          </w:p>
        </w:tc>
        <w:tc>
          <w:tcPr>
            <w:tcW w:w="1409" w:type="dxa"/>
          </w:tcPr>
          <w:p w14:paraId="0962B4D3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416" w:type="dxa"/>
          </w:tcPr>
          <w:p w14:paraId="2ABFA712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597" w:type="dxa"/>
          </w:tcPr>
          <w:p w14:paraId="15791BA8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663" w:type="dxa"/>
          </w:tcPr>
          <w:p w14:paraId="6226C5C2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</w:tcPr>
          <w:p w14:paraId="047D997E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</w:tr>
      <w:tr w:rsidR="00B37864" w:rsidRPr="00B31B47" w14:paraId="27DA4448" w14:textId="77777777" w:rsidTr="00F776FC">
        <w:tc>
          <w:tcPr>
            <w:tcW w:w="2137" w:type="dxa"/>
          </w:tcPr>
          <w:p w14:paraId="0DBB455D" w14:textId="77777777" w:rsidR="00B37864" w:rsidRPr="00B31B47" w:rsidRDefault="00B37864" w:rsidP="00E70789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 xml:space="preserve">Plancă permanentă </w:t>
            </w:r>
          </w:p>
        </w:tc>
        <w:tc>
          <w:tcPr>
            <w:tcW w:w="1409" w:type="dxa"/>
          </w:tcPr>
          <w:p w14:paraId="6460C26C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416" w:type="dxa"/>
          </w:tcPr>
          <w:p w14:paraId="6F0F8791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597" w:type="dxa"/>
          </w:tcPr>
          <w:p w14:paraId="41D0B9D1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663" w:type="dxa"/>
          </w:tcPr>
          <w:p w14:paraId="7F754F61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</w:tcPr>
          <w:p w14:paraId="52732EE1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</w:tr>
      <w:tr w:rsidR="00B37864" w:rsidRPr="00B31B47" w14:paraId="1C504F99" w14:textId="77777777" w:rsidTr="00F776FC">
        <w:tc>
          <w:tcPr>
            <w:tcW w:w="2137" w:type="dxa"/>
          </w:tcPr>
          <w:p w14:paraId="7B7A5020" w14:textId="77777777" w:rsidR="00B37864" w:rsidRPr="00B31B47" w:rsidRDefault="00B37864" w:rsidP="00E70789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>Afiș</w:t>
            </w:r>
          </w:p>
        </w:tc>
        <w:tc>
          <w:tcPr>
            <w:tcW w:w="1409" w:type="dxa"/>
          </w:tcPr>
          <w:p w14:paraId="1E60D0E4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416" w:type="dxa"/>
          </w:tcPr>
          <w:p w14:paraId="033A78A6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597" w:type="dxa"/>
          </w:tcPr>
          <w:p w14:paraId="75332628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663" w:type="dxa"/>
          </w:tcPr>
          <w:p w14:paraId="464BD308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</w:tcPr>
          <w:p w14:paraId="65EBA61B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</w:tr>
      <w:tr w:rsidR="00B37864" w:rsidRPr="00B31B47" w14:paraId="334BAF58" w14:textId="77777777" w:rsidTr="00F776FC">
        <w:tc>
          <w:tcPr>
            <w:tcW w:w="2137" w:type="dxa"/>
          </w:tcPr>
          <w:p w14:paraId="500A68BD" w14:textId="77777777" w:rsidR="00B37864" w:rsidRPr="00B31B47" w:rsidRDefault="00B37864" w:rsidP="00E70789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 xml:space="preserve">Autocolant/plăcuță </w:t>
            </w:r>
          </w:p>
        </w:tc>
        <w:tc>
          <w:tcPr>
            <w:tcW w:w="1409" w:type="dxa"/>
          </w:tcPr>
          <w:p w14:paraId="3A60F16E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416" w:type="dxa"/>
          </w:tcPr>
          <w:p w14:paraId="341AC97A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597" w:type="dxa"/>
          </w:tcPr>
          <w:p w14:paraId="02B00FDC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663" w:type="dxa"/>
          </w:tcPr>
          <w:p w14:paraId="375D29CA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</w:tcPr>
          <w:p w14:paraId="0C18ED13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</w:tr>
      <w:tr w:rsidR="00B37864" w:rsidRPr="00B31B47" w14:paraId="2ECBFF17" w14:textId="77777777" w:rsidTr="00F776FC">
        <w:tc>
          <w:tcPr>
            <w:tcW w:w="2137" w:type="dxa"/>
          </w:tcPr>
          <w:p w14:paraId="79929AB5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  <w:r w:rsidRPr="00B31B47">
              <w:rPr>
                <w:rFonts w:ascii="Trebuchet MS" w:hAnsi="Trebuchet MS"/>
                <w:sz w:val="18"/>
                <w:szCs w:val="18"/>
                <w:lang w:eastAsia="zh-CN"/>
              </w:rPr>
              <w:t>Scurtă descriere a proiectului pe site-ul beneficiarul (doar dacă un astfel de site există)</w:t>
            </w:r>
          </w:p>
        </w:tc>
        <w:tc>
          <w:tcPr>
            <w:tcW w:w="1409" w:type="dxa"/>
          </w:tcPr>
          <w:p w14:paraId="0846067F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416" w:type="dxa"/>
          </w:tcPr>
          <w:p w14:paraId="0173E99E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597" w:type="dxa"/>
          </w:tcPr>
          <w:p w14:paraId="56D5FDB5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663" w:type="dxa"/>
          </w:tcPr>
          <w:p w14:paraId="6A72E224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</w:tcPr>
          <w:p w14:paraId="545A7F21" w14:textId="77777777" w:rsidR="00B37864" w:rsidRPr="00B31B47" w:rsidRDefault="00B37864" w:rsidP="00B37864">
            <w:pPr>
              <w:spacing w:before="60"/>
              <w:jc w:val="both"/>
              <w:rPr>
                <w:rFonts w:ascii="Trebuchet MS" w:hAnsi="Trebuchet MS"/>
                <w:sz w:val="18"/>
                <w:szCs w:val="18"/>
                <w:lang w:eastAsia="zh-CN"/>
              </w:rPr>
            </w:pPr>
          </w:p>
        </w:tc>
      </w:tr>
    </w:tbl>
    <w:p w14:paraId="6305D09F" w14:textId="77777777" w:rsidR="00B37864" w:rsidRPr="00B31B47" w:rsidRDefault="00B37864" w:rsidP="00B37864">
      <w:pPr>
        <w:ind w:left="720"/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71215799" w14:textId="77777777" w:rsidR="002072AB" w:rsidRPr="00B31B47" w:rsidRDefault="002072AB" w:rsidP="00CA4395">
      <w:pPr>
        <w:numPr>
          <w:ilvl w:val="0"/>
          <w:numId w:val="7"/>
        </w:numPr>
        <w:rPr>
          <w:rStyle w:val="spctbdy"/>
          <w:rFonts w:ascii="Trebuchet MS" w:hAnsi="Trebuchet MS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B31B47">
        <w:rPr>
          <w:rStyle w:val="spctbdy"/>
          <w:rFonts w:ascii="Trebuchet MS" w:hAnsi="Trebuchet MS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Alte aspecte care au făcut obiectul vizitei la fața locului: constatări, abateri, măsuri implementate/propuse</w:t>
      </w:r>
    </w:p>
    <w:p w14:paraId="272A81BE" w14:textId="77777777" w:rsidR="00583940" w:rsidRPr="00B31B47" w:rsidRDefault="00583940" w:rsidP="00583940">
      <w:pPr>
        <w:rPr>
          <w:rFonts w:ascii="Trebuchet MS" w:hAnsi="Trebuchet MS" w:cs="Arial"/>
          <w:sz w:val="18"/>
          <w:szCs w:val="18"/>
        </w:rPr>
      </w:pPr>
    </w:p>
    <w:p w14:paraId="24C024ED" w14:textId="6D5081D7" w:rsidR="00583940" w:rsidRPr="00B31B47" w:rsidRDefault="00250F15" w:rsidP="00583940">
      <w:pPr>
        <w:rPr>
          <w:rFonts w:ascii="Trebuchet MS" w:hAnsi="Trebuchet MS" w:cs="Arial"/>
          <w:sz w:val="18"/>
          <w:szCs w:val="18"/>
        </w:rPr>
      </w:pPr>
      <w:r w:rsidRPr="00B31B47">
        <w:rPr>
          <w:rFonts w:ascii="Trebuchet MS" w:hAnsi="Trebuchet MS" w:cs="Arial"/>
          <w:sz w:val="18"/>
          <w:szCs w:val="18"/>
        </w:rPr>
        <w:t>9.1 Documente contabile verificate/ contabilitate analitic</w:t>
      </w:r>
      <w:r w:rsidR="00A51AC0" w:rsidRPr="00B31B47">
        <w:rPr>
          <w:rFonts w:ascii="Trebuchet MS" w:hAnsi="Trebuchet MS" w:cs="Arial"/>
          <w:sz w:val="18"/>
          <w:szCs w:val="18"/>
        </w:rPr>
        <w:t>ă</w:t>
      </w:r>
    </w:p>
    <w:p w14:paraId="70ECC9A6" w14:textId="4700DEEA" w:rsidR="00A51AC0" w:rsidRPr="00B31B47" w:rsidRDefault="00A51AC0" w:rsidP="00583940">
      <w:pPr>
        <w:rPr>
          <w:rFonts w:ascii="Trebuchet MS" w:hAnsi="Trebuchet MS" w:cs="Arial"/>
          <w:sz w:val="18"/>
          <w:szCs w:val="18"/>
        </w:rPr>
      </w:pPr>
      <w:r w:rsidRPr="00B31B47">
        <w:rPr>
          <w:rFonts w:ascii="Trebuchet MS" w:hAnsi="Trebuchet MS" w:cs="Arial"/>
          <w:sz w:val="18"/>
          <w:szCs w:val="18"/>
        </w:rPr>
        <w:tab/>
      </w:r>
    </w:p>
    <w:p w14:paraId="5F10032B" w14:textId="093CB183" w:rsidR="00250F15" w:rsidRPr="00B31B47" w:rsidRDefault="00250F15" w:rsidP="00583940">
      <w:pPr>
        <w:rPr>
          <w:rFonts w:ascii="Trebuchet MS" w:hAnsi="Trebuchet MS" w:cs="Arial"/>
          <w:sz w:val="18"/>
          <w:szCs w:val="18"/>
        </w:rPr>
      </w:pPr>
      <w:r w:rsidRPr="00B31B47">
        <w:rPr>
          <w:rFonts w:ascii="Trebuchet MS" w:hAnsi="Trebuchet MS" w:cs="Arial"/>
          <w:sz w:val="18"/>
          <w:szCs w:val="18"/>
        </w:rPr>
        <w:t xml:space="preserve">9.2 </w:t>
      </w:r>
      <w:r w:rsidR="00CB63AC" w:rsidRPr="00B31B47">
        <w:rPr>
          <w:rFonts w:ascii="Trebuchet MS" w:hAnsi="Trebuchet MS" w:cs="Arial"/>
          <w:sz w:val="18"/>
          <w:szCs w:val="18"/>
        </w:rPr>
        <w:t>D</w:t>
      </w:r>
      <w:r w:rsidRPr="00B31B47">
        <w:rPr>
          <w:rFonts w:ascii="Trebuchet MS" w:hAnsi="Trebuchet MS" w:cs="Arial"/>
          <w:sz w:val="18"/>
          <w:szCs w:val="18"/>
        </w:rPr>
        <w:t>ocumente originale verificate</w:t>
      </w:r>
    </w:p>
    <w:p w14:paraId="1CC63370" w14:textId="7AB01F2F" w:rsidR="00A51AC0" w:rsidRPr="00B31B47" w:rsidRDefault="00A51AC0" w:rsidP="00583940">
      <w:pPr>
        <w:rPr>
          <w:rFonts w:ascii="Trebuchet MS" w:hAnsi="Trebuchet MS" w:cs="Arial"/>
          <w:sz w:val="18"/>
          <w:szCs w:val="18"/>
        </w:rPr>
      </w:pPr>
      <w:r w:rsidRPr="00B31B47">
        <w:rPr>
          <w:rFonts w:ascii="Trebuchet MS" w:hAnsi="Trebuchet MS" w:cs="Arial"/>
          <w:sz w:val="18"/>
          <w:szCs w:val="18"/>
        </w:rPr>
        <w:tab/>
      </w:r>
    </w:p>
    <w:p w14:paraId="39764F4C" w14:textId="41BAE8FB" w:rsidR="00250F15" w:rsidRPr="00B31B47" w:rsidRDefault="00250F15" w:rsidP="00583940">
      <w:pPr>
        <w:rPr>
          <w:rFonts w:ascii="Trebuchet MS" w:hAnsi="Trebuchet MS" w:cs="Arial"/>
          <w:sz w:val="18"/>
          <w:szCs w:val="18"/>
        </w:rPr>
      </w:pPr>
      <w:r w:rsidRPr="00B31B47">
        <w:rPr>
          <w:rFonts w:ascii="Trebuchet MS" w:hAnsi="Trebuchet MS" w:cs="Arial"/>
          <w:sz w:val="18"/>
          <w:szCs w:val="18"/>
        </w:rPr>
        <w:t xml:space="preserve">9.3 </w:t>
      </w:r>
      <w:r w:rsidR="00CB63AC" w:rsidRPr="00B31B47">
        <w:rPr>
          <w:rFonts w:ascii="Trebuchet MS" w:hAnsi="Trebuchet MS" w:cs="Arial"/>
          <w:sz w:val="18"/>
          <w:szCs w:val="18"/>
        </w:rPr>
        <w:t>Ajutorul de stat/</w:t>
      </w:r>
      <w:proofErr w:type="spellStart"/>
      <w:r w:rsidR="00CB63AC" w:rsidRPr="00B31B47">
        <w:rPr>
          <w:rFonts w:ascii="Trebuchet MS" w:hAnsi="Trebuchet MS" w:cs="Arial"/>
          <w:sz w:val="18"/>
          <w:szCs w:val="18"/>
        </w:rPr>
        <w:t>minimis</w:t>
      </w:r>
      <w:proofErr w:type="spellEnd"/>
      <w:r w:rsidR="00CB63AC" w:rsidRPr="00B31B47">
        <w:rPr>
          <w:rFonts w:ascii="Trebuchet MS" w:hAnsi="Trebuchet MS" w:cs="Arial"/>
          <w:sz w:val="18"/>
          <w:szCs w:val="18"/>
        </w:rPr>
        <w:t>, dacă beneficiarul deține evidențe privind acordarea ajutorului</w:t>
      </w:r>
    </w:p>
    <w:p w14:paraId="6591BDF5" w14:textId="77777777" w:rsidR="00A51AC0" w:rsidRPr="00B31B47" w:rsidRDefault="00A51AC0" w:rsidP="00583940">
      <w:pPr>
        <w:rPr>
          <w:rFonts w:ascii="Trebuchet MS" w:hAnsi="Trebuchet MS" w:cs="Arial"/>
          <w:sz w:val="18"/>
          <w:szCs w:val="18"/>
        </w:rPr>
      </w:pPr>
    </w:p>
    <w:p w14:paraId="289F972D" w14:textId="0BE60B78" w:rsidR="00CB63AC" w:rsidRPr="00B31B47" w:rsidRDefault="00CB63AC" w:rsidP="00583940">
      <w:pPr>
        <w:rPr>
          <w:rFonts w:ascii="Trebuchet MS" w:hAnsi="Trebuchet MS" w:cs="Arial"/>
          <w:sz w:val="18"/>
          <w:szCs w:val="18"/>
        </w:rPr>
      </w:pPr>
      <w:r w:rsidRPr="00B31B47">
        <w:rPr>
          <w:rFonts w:ascii="Trebuchet MS" w:hAnsi="Trebuchet MS" w:cs="Arial"/>
          <w:sz w:val="18"/>
          <w:szCs w:val="18"/>
        </w:rPr>
        <w:t>9.4 Alte constatări</w:t>
      </w:r>
    </w:p>
    <w:p w14:paraId="36CAE65C" w14:textId="77777777" w:rsidR="00583940" w:rsidRPr="00B31B47" w:rsidRDefault="00583940" w:rsidP="00583940">
      <w:pPr>
        <w:rPr>
          <w:rStyle w:val="spctbdy"/>
          <w:rFonts w:ascii="Trebuchet MS" w:hAnsi="Trebuchet MS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4D5CA68A" w14:textId="77777777" w:rsidR="00A51AC0" w:rsidRPr="00B31B47" w:rsidRDefault="00A51AC0" w:rsidP="00583940">
      <w:pPr>
        <w:rPr>
          <w:rStyle w:val="spctbdy"/>
          <w:rFonts w:ascii="Trebuchet MS" w:hAnsi="Trebuchet MS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20F41564" w14:textId="77777777" w:rsidR="002072AB" w:rsidRPr="00B31B47" w:rsidRDefault="00855D9B" w:rsidP="00CA4395">
      <w:pPr>
        <w:numPr>
          <w:ilvl w:val="0"/>
          <w:numId w:val="7"/>
        </w:numPr>
        <w:rPr>
          <w:rStyle w:val="spctbdy"/>
          <w:rFonts w:ascii="Trebuchet MS" w:hAnsi="Trebuchet MS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B31B47"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r w:rsidR="002072AB" w:rsidRPr="00B31B47">
        <w:rPr>
          <w:rStyle w:val="spctbdy"/>
          <w:rFonts w:ascii="Trebuchet MS" w:hAnsi="Trebuchet MS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Riscuri și probleme care afectează implementarea optimă a proiectului</w:t>
      </w:r>
    </w:p>
    <w:p w14:paraId="4EE5591F" w14:textId="77777777" w:rsidR="00583940" w:rsidRPr="00B31B47" w:rsidRDefault="00583940" w:rsidP="00583940">
      <w:pPr>
        <w:rPr>
          <w:rStyle w:val="spctbdy"/>
          <w:rFonts w:ascii="Trebuchet MS" w:hAnsi="Trebuchet MS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4F98D227" w14:textId="77777777" w:rsidR="00583940" w:rsidRPr="00B31B47" w:rsidRDefault="00583940" w:rsidP="00583940">
      <w:pPr>
        <w:rPr>
          <w:rFonts w:ascii="Trebuchet MS" w:hAnsi="Trebuchet MS" w:cs="Arial"/>
          <w:sz w:val="18"/>
          <w:szCs w:val="18"/>
        </w:rPr>
      </w:pPr>
    </w:p>
    <w:p w14:paraId="34C2FE7B" w14:textId="77777777" w:rsidR="00583940" w:rsidRPr="00B31B47" w:rsidRDefault="00583940" w:rsidP="00583940">
      <w:pPr>
        <w:pBdr>
          <w:top w:val="single" w:sz="4" w:space="18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rebuchet MS" w:hAnsi="Trebuchet MS" w:cs="Arial"/>
          <w:sz w:val="18"/>
          <w:szCs w:val="18"/>
        </w:rPr>
      </w:pPr>
    </w:p>
    <w:p w14:paraId="37A98622" w14:textId="77777777" w:rsidR="00583940" w:rsidRPr="00B31B47" w:rsidRDefault="00583940" w:rsidP="00583940">
      <w:pPr>
        <w:rPr>
          <w:rFonts w:ascii="Trebuchet MS" w:hAnsi="Trebuchet MS" w:cs="Arial"/>
          <w:sz w:val="18"/>
          <w:szCs w:val="18"/>
        </w:rPr>
      </w:pPr>
    </w:p>
    <w:p w14:paraId="7D8B8AD5" w14:textId="77777777" w:rsidR="002072AB" w:rsidRPr="00B31B47" w:rsidRDefault="002072AB" w:rsidP="00CA4395">
      <w:pPr>
        <w:numPr>
          <w:ilvl w:val="0"/>
          <w:numId w:val="7"/>
        </w:numPr>
        <w:rPr>
          <w:rStyle w:val="spctbdy"/>
          <w:rFonts w:ascii="Trebuchet MS" w:hAnsi="Trebuchet MS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B31B47">
        <w:rPr>
          <w:rStyle w:val="spctbdy"/>
          <w:rFonts w:ascii="Trebuchet MS" w:hAnsi="Trebuchet MS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Concluzii cu privire la stadiul implementării proiectului</w:t>
      </w:r>
    </w:p>
    <w:p w14:paraId="6D5A0E54" w14:textId="77777777" w:rsidR="00F42C48" w:rsidRPr="00B31B47" w:rsidRDefault="00F42C48" w:rsidP="00376CFE">
      <w:pPr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B31B47">
        <w:rPr>
          <w:rFonts w:ascii="Trebuchet MS" w:hAnsi="Trebuchet MS"/>
          <w:b/>
          <w:i/>
          <w:sz w:val="18"/>
          <w:szCs w:val="18"/>
          <w:lang w:eastAsia="zh-CN"/>
        </w:rPr>
        <w:t xml:space="preserve">                                                                    Da</w:t>
      </w:r>
      <w:r w:rsidRPr="00B31B47">
        <w:rPr>
          <w:rFonts w:ascii="Trebuchet MS" w:hAnsi="Trebuchet MS"/>
          <w:b/>
          <w:i/>
          <w:sz w:val="18"/>
          <w:szCs w:val="18"/>
          <w:lang w:eastAsia="zh-CN"/>
        </w:rPr>
        <w:tab/>
        <w:t xml:space="preserve">      NU*                    Comentarii</w:t>
      </w:r>
    </w:p>
    <w:tbl>
      <w:tblPr>
        <w:tblW w:w="49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0"/>
        <w:gridCol w:w="733"/>
        <w:gridCol w:w="882"/>
        <w:gridCol w:w="3557"/>
      </w:tblGrid>
      <w:tr w:rsidR="00F42C48" w:rsidRPr="00B31B47" w14:paraId="29E5B895" w14:textId="77777777" w:rsidTr="00F42C48">
        <w:tc>
          <w:tcPr>
            <w:tcW w:w="2284" w:type="pct"/>
          </w:tcPr>
          <w:p w14:paraId="32E49D95" w14:textId="77777777" w:rsidR="00F42C48" w:rsidRPr="00B31B47" w:rsidRDefault="00F42C48" w:rsidP="00F42C48">
            <w:pPr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B31B47"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Utilizarea efectivă  a </w:t>
            </w:r>
            <w:proofErr w:type="spellStart"/>
            <w:r w:rsidRPr="00B31B47"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finanţării</w:t>
            </w:r>
            <w:proofErr w:type="spellEnd"/>
            <w:r w:rsidRPr="00B31B47"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nerambursabile corespunde obiectivului general al proiectului, </w:t>
            </w:r>
            <w:proofErr w:type="spellStart"/>
            <w:r w:rsidRPr="00B31B47"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aşa</w:t>
            </w:r>
            <w:proofErr w:type="spellEnd"/>
            <w:r w:rsidRPr="00B31B47"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cum este definit acesta in Cererea de </w:t>
            </w:r>
            <w:proofErr w:type="spellStart"/>
            <w:r w:rsidRPr="00B31B47"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finanţare</w:t>
            </w:r>
            <w:proofErr w:type="spellEnd"/>
            <w:r w:rsidRPr="00B31B47"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?</w:t>
            </w:r>
          </w:p>
        </w:tc>
        <w:tc>
          <w:tcPr>
            <w:tcW w:w="385" w:type="pct"/>
          </w:tcPr>
          <w:p w14:paraId="077E3AB8" w14:textId="77777777" w:rsidR="00F42C48" w:rsidRPr="00B31B47" w:rsidRDefault="00F42C48" w:rsidP="00F42C48">
            <w:pPr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463" w:type="pct"/>
          </w:tcPr>
          <w:p w14:paraId="109F534D" w14:textId="77777777" w:rsidR="00F42C48" w:rsidRPr="00B31B47" w:rsidRDefault="00F42C48" w:rsidP="00F42C48">
            <w:pPr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868" w:type="pct"/>
          </w:tcPr>
          <w:p w14:paraId="4B4B7C20" w14:textId="77777777" w:rsidR="00F42C48" w:rsidRPr="00B31B47" w:rsidRDefault="00F42C48" w:rsidP="00F42C48">
            <w:pPr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</w:tr>
      <w:tr w:rsidR="00F42C48" w:rsidRPr="00B31B47" w14:paraId="092C5829" w14:textId="77777777" w:rsidTr="00F42C48">
        <w:tc>
          <w:tcPr>
            <w:tcW w:w="2284" w:type="pct"/>
          </w:tcPr>
          <w:p w14:paraId="6CE7079D" w14:textId="77777777" w:rsidR="00F42C48" w:rsidRPr="00B31B47" w:rsidRDefault="00F42C48" w:rsidP="00F42C48">
            <w:pPr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B31B47"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Implementarea proiectului s-a făcut în conformitate cu contractul de </w:t>
            </w:r>
            <w:proofErr w:type="spellStart"/>
            <w:r w:rsidRPr="00B31B47"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finanţare</w:t>
            </w:r>
            <w:proofErr w:type="spellEnd"/>
            <w:r w:rsidRPr="00B31B47"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?</w:t>
            </w:r>
          </w:p>
        </w:tc>
        <w:tc>
          <w:tcPr>
            <w:tcW w:w="385" w:type="pct"/>
          </w:tcPr>
          <w:p w14:paraId="761C09EB" w14:textId="77777777" w:rsidR="00F42C48" w:rsidRPr="00B31B47" w:rsidRDefault="00F42C48" w:rsidP="00F42C48">
            <w:pPr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463" w:type="pct"/>
          </w:tcPr>
          <w:p w14:paraId="2CB56E30" w14:textId="77777777" w:rsidR="00F42C48" w:rsidRPr="00B31B47" w:rsidRDefault="00F42C48" w:rsidP="00F42C48">
            <w:pPr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868" w:type="pct"/>
          </w:tcPr>
          <w:p w14:paraId="4750FDFB" w14:textId="77777777" w:rsidR="00F42C48" w:rsidRPr="00B31B47" w:rsidRDefault="00F42C48" w:rsidP="00F42C48">
            <w:pPr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</w:tr>
      <w:tr w:rsidR="00F42C48" w:rsidRPr="00B31B47" w14:paraId="0A17D163" w14:textId="77777777" w:rsidTr="00F42C48">
        <w:tc>
          <w:tcPr>
            <w:tcW w:w="2284" w:type="pct"/>
          </w:tcPr>
          <w:p w14:paraId="053EC56F" w14:textId="77777777" w:rsidR="00F42C48" w:rsidRPr="00B31B47" w:rsidRDefault="00F42C48" w:rsidP="00F42C48">
            <w:pPr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B31B47"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Este </w:t>
            </w:r>
            <w:proofErr w:type="spellStart"/>
            <w:r w:rsidRPr="00B31B47"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documentaţia</w:t>
            </w:r>
            <w:proofErr w:type="spellEnd"/>
            <w:r w:rsidRPr="00B31B47"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proiectului păstrată corespunzător </w:t>
            </w:r>
            <w:proofErr w:type="spellStart"/>
            <w:r w:rsidRPr="00B31B47"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şi</w:t>
            </w:r>
            <w:proofErr w:type="spellEnd"/>
            <w:r w:rsidRPr="00B31B47"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a fost pusă la </w:t>
            </w:r>
            <w:proofErr w:type="spellStart"/>
            <w:r w:rsidRPr="00B31B47"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dispoziţia</w:t>
            </w:r>
            <w:proofErr w:type="spellEnd"/>
            <w:r w:rsidRPr="00B31B47"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reprezentantului AM?</w:t>
            </w:r>
          </w:p>
        </w:tc>
        <w:tc>
          <w:tcPr>
            <w:tcW w:w="385" w:type="pct"/>
          </w:tcPr>
          <w:p w14:paraId="5428F110" w14:textId="77777777" w:rsidR="00F42C48" w:rsidRPr="00B31B47" w:rsidRDefault="00F42C48" w:rsidP="00F42C48">
            <w:pPr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463" w:type="pct"/>
          </w:tcPr>
          <w:p w14:paraId="41B4E66D" w14:textId="77777777" w:rsidR="00F42C48" w:rsidRPr="00B31B47" w:rsidRDefault="00F42C48" w:rsidP="00F42C48">
            <w:pPr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868" w:type="pct"/>
          </w:tcPr>
          <w:p w14:paraId="53F8C7DA" w14:textId="77777777" w:rsidR="00F42C48" w:rsidRPr="00B31B47" w:rsidRDefault="00F42C48" w:rsidP="00F42C48">
            <w:pPr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</w:tr>
      <w:tr w:rsidR="00F42C48" w:rsidRPr="00B31B47" w14:paraId="78829D64" w14:textId="77777777" w:rsidTr="00F42C48">
        <w:tc>
          <w:tcPr>
            <w:tcW w:w="2284" w:type="pct"/>
          </w:tcPr>
          <w:p w14:paraId="4EC8789D" w14:textId="77777777" w:rsidR="00F42C48" w:rsidRPr="00B31B47" w:rsidRDefault="00F42C48" w:rsidP="00F42C48">
            <w:pPr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B31B47"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Progresul fizic este corelat cu  Raportul de progres al beneficiarului?</w:t>
            </w:r>
          </w:p>
        </w:tc>
        <w:tc>
          <w:tcPr>
            <w:tcW w:w="385" w:type="pct"/>
          </w:tcPr>
          <w:p w14:paraId="7BC7FAF8" w14:textId="77777777" w:rsidR="00F42C48" w:rsidRPr="00B31B47" w:rsidRDefault="00F42C48" w:rsidP="00F42C48">
            <w:pPr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463" w:type="pct"/>
          </w:tcPr>
          <w:p w14:paraId="41F3F76D" w14:textId="77777777" w:rsidR="00F42C48" w:rsidRPr="00B31B47" w:rsidRDefault="00F42C48" w:rsidP="00F42C48">
            <w:pPr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868" w:type="pct"/>
          </w:tcPr>
          <w:p w14:paraId="4767E9D6" w14:textId="77777777" w:rsidR="00F42C48" w:rsidRPr="00B31B47" w:rsidRDefault="00F42C48" w:rsidP="00F42C48">
            <w:pPr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</w:tr>
      <w:tr w:rsidR="00F42C48" w:rsidRPr="00B31B47" w14:paraId="4A4A3C26" w14:textId="77777777" w:rsidTr="00F42C48">
        <w:tc>
          <w:tcPr>
            <w:tcW w:w="2284" w:type="pct"/>
          </w:tcPr>
          <w:p w14:paraId="45DCFFB0" w14:textId="77777777" w:rsidR="00F42C48" w:rsidRPr="00B31B47" w:rsidRDefault="00F42C48" w:rsidP="00F42C48">
            <w:pPr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B31B47"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Poate fi proiectul finalizat în perioada de timp preconizată? </w:t>
            </w:r>
          </w:p>
        </w:tc>
        <w:tc>
          <w:tcPr>
            <w:tcW w:w="385" w:type="pct"/>
          </w:tcPr>
          <w:p w14:paraId="4A49CE3D" w14:textId="77777777" w:rsidR="00F42C48" w:rsidRPr="00B31B47" w:rsidRDefault="00F42C48" w:rsidP="00F42C48">
            <w:pPr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463" w:type="pct"/>
          </w:tcPr>
          <w:p w14:paraId="0C79E90F" w14:textId="77777777" w:rsidR="00F42C48" w:rsidRPr="00B31B47" w:rsidRDefault="00F42C48" w:rsidP="00F42C48">
            <w:pPr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868" w:type="pct"/>
          </w:tcPr>
          <w:p w14:paraId="3BEE9155" w14:textId="77777777" w:rsidR="00F42C48" w:rsidRPr="00B31B47" w:rsidRDefault="00F42C48" w:rsidP="00F42C48">
            <w:pPr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</w:tr>
      <w:tr w:rsidR="00F42C48" w:rsidRPr="00B31B47" w14:paraId="5C8F60F2" w14:textId="77777777" w:rsidTr="00F42C48">
        <w:tc>
          <w:tcPr>
            <w:tcW w:w="2284" w:type="pct"/>
          </w:tcPr>
          <w:p w14:paraId="1CF26894" w14:textId="77777777" w:rsidR="00F42C48" w:rsidRPr="00B31B47" w:rsidRDefault="00F42C48" w:rsidP="00F42C48">
            <w:pPr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B31B47"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Beneficiarul semnalează </w:t>
            </w:r>
            <w:proofErr w:type="spellStart"/>
            <w:r w:rsidRPr="00B31B47"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dificultăţi</w:t>
            </w:r>
            <w:proofErr w:type="spellEnd"/>
            <w:r w:rsidRPr="00B31B47"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în implementarea proiectului? Dacă, DA, </w:t>
            </w:r>
            <w:proofErr w:type="spellStart"/>
            <w:r w:rsidRPr="00B31B47"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detaliaţi</w:t>
            </w:r>
            <w:proofErr w:type="spellEnd"/>
            <w:r w:rsidRPr="00B31B47"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.</w:t>
            </w:r>
          </w:p>
        </w:tc>
        <w:tc>
          <w:tcPr>
            <w:tcW w:w="385" w:type="pct"/>
          </w:tcPr>
          <w:p w14:paraId="1AA2C963" w14:textId="77777777" w:rsidR="00F42C48" w:rsidRPr="00B31B47" w:rsidRDefault="00F42C48" w:rsidP="00F42C48">
            <w:pPr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463" w:type="pct"/>
          </w:tcPr>
          <w:p w14:paraId="7214A9B6" w14:textId="77777777" w:rsidR="00F42C48" w:rsidRPr="00B31B47" w:rsidRDefault="00F42C48" w:rsidP="00F42C48">
            <w:pPr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868" w:type="pct"/>
          </w:tcPr>
          <w:p w14:paraId="1DBFA7A7" w14:textId="77777777" w:rsidR="00F42C48" w:rsidRPr="00B31B47" w:rsidRDefault="00F42C48" w:rsidP="00F42C48">
            <w:pPr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</w:tr>
      <w:tr w:rsidR="00F42C48" w:rsidRPr="00B31B47" w14:paraId="0CCC91F9" w14:textId="77777777" w:rsidTr="00F42C48">
        <w:trPr>
          <w:cantSplit/>
        </w:trPr>
        <w:tc>
          <w:tcPr>
            <w:tcW w:w="2284" w:type="pct"/>
          </w:tcPr>
          <w:p w14:paraId="0387155C" w14:textId="77777777" w:rsidR="00F42C48" w:rsidRPr="00B31B47" w:rsidRDefault="00F42C48" w:rsidP="00F42C48">
            <w:pPr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B31B47"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* </w:t>
            </w:r>
            <w:proofErr w:type="spellStart"/>
            <w:r w:rsidRPr="00B31B47"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Explicaţi</w:t>
            </w:r>
            <w:proofErr w:type="spellEnd"/>
            <w:r w:rsidRPr="00B31B47"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motivele.</w:t>
            </w:r>
          </w:p>
        </w:tc>
        <w:tc>
          <w:tcPr>
            <w:tcW w:w="2716" w:type="pct"/>
            <w:gridSpan w:val="3"/>
          </w:tcPr>
          <w:p w14:paraId="704B1E0B" w14:textId="77777777" w:rsidR="00F42C48" w:rsidRPr="00B31B47" w:rsidRDefault="00F42C48" w:rsidP="00F42C48">
            <w:pPr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</w:tr>
      <w:tr w:rsidR="00F42C48" w:rsidRPr="00B31B47" w14:paraId="53B0F035" w14:textId="77777777" w:rsidTr="00F42C48">
        <w:tc>
          <w:tcPr>
            <w:tcW w:w="2284" w:type="pct"/>
          </w:tcPr>
          <w:p w14:paraId="1F08A83E" w14:textId="77777777" w:rsidR="00F42C48" w:rsidRPr="00B31B47" w:rsidRDefault="00F42C48" w:rsidP="00F42C48">
            <w:pPr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B31B47">
              <w:rPr>
                <w:rFonts w:ascii="Trebuchet MS" w:hAnsi="Trebuchet MS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Măsuri corective propuse:</w:t>
            </w:r>
          </w:p>
        </w:tc>
        <w:tc>
          <w:tcPr>
            <w:tcW w:w="2716" w:type="pct"/>
            <w:gridSpan w:val="3"/>
          </w:tcPr>
          <w:p w14:paraId="2A2B2180" w14:textId="77777777" w:rsidR="00F42C48" w:rsidRPr="00B31B47" w:rsidRDefault="00F42C48" w:rsidP="00F42C48">
            <w:pPr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</w:tr>
    </w:tbl>
    <w:p w14:paraId="45FC10BF" w14:textId="77777777" w:rsidR="00F42C48" w:rsidRPr="00B31B47" w:rsidRDefault="00F42C48" w:rsidP="00376CFE">
      <w:pPr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1"/>
        <w:gridCol w:w="5653"/>
        <w:gridCol w:w="1134"/>
        <w:gridCol w:w="870"/>
        <w:gridCol w:w="1305"/>
      </w:tblGrid>
      <w:tr w:rsidR="00F42C48" w:rsidRPr="00B31B47" w14:paraId="1D72F51F" w14:textId="77777777" w:rsidTr="00F776FC">
        <w:tc>
          <w:tcPr>
            <w:tcW w:w="5000" w:type="pct"/>
            <w:gridSpan w:val="5"/>
          </w:tcPr>
          <w:p w14:paraId="721B5403" w14:textId="77777777" w:rsidR="00F42C48" w:rsidRPr="00B31B47" w:rsidRDefault="00F42C48" w:rsidP="00F42C48">
            <w:pPr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B31B47"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Stadiul îndeplinirii obiectivelor specifice (incluse in contractul de </w:t>
            </w:r>
            <w:proofErr w:type="spellStart"/>
            <w:r w:rsidRPr="00B31B47"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finanţare</w:t>
            </w:r>
            <w:proofErr w:type="spellEnd"/>
            <w:r w:rsidRPr="00B31B47"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/ conform ultimei modificări</w:t>
            </w:r>
          </w:p>
        </w:tc>
      </w:tr>
      <w:tr w:rsidR="00F42C48" w:rsidRPr="00B31B47" w14:paraId="0E5765F8" w14:textId="77777777" w:rsidTr="00F776FC">
        <w:trPr>
          <w:trHeight w:val="545"/>
        </w:trPr>
        <w:tc>
          <w:tcPr>
            <w:tcW w:w="304" w:type="pct"/>
            <w:vAlign w:val="center"/>
          </w:tcPr>
          <w:p w14:paraId="5E326DD1" w14:textId="77777777" w:rsidR="00F42C48" w:rsidRPr="00B31B47" w:rsidRDefault="00F42C48" w:rsidP="00F42C48">
            <w:pPr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4696" w:type="pct"/>
            <w:gridSpan w:val="4"/>
            <w:vAlign w:val="center"/>
          </w:tcPr>
          <w:p w14:paraId="4FABD6AC" w14:textId="77777777" w:rsidR="00F42C48" w:rsidRPr="00B31B47" w:rsidRDefault="00F42C48" w:rsidP="00F42C48">
            <w:pPr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B31B47"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Obiective specifice</w:t>
            </w:r>
          </w:p>
        </w:tc>
      </w:tr>
      <w:tr w:rsidR="00F42C48" w:rsidRPr="00B31B47" w14:paraId="3E623E1B" w14:textId="77777777" w:rsidTr="00F776FC">
        <w:trPr>
          <w:cantSplit/>
          <w:trHeight w:val="545"/>
        </w:trPr>
        <w:tc>
          <w:tcPr>
            <w:tcW w:w="304" w:type="pct"/>
            <w:vAlign w:val="center"/>
          </w:tcPr>
          <w:p w14:paraId="49EF9AA2" w14:textId="77777777" w:rsidR="00F42C48" w:rsidRPr="00B31B47" w:rsidRDefault="00F42C48" w:rsidP="00F42C48">
            <w:pPr>
              <w:rPr>
                <w:rFonts w:ascii="Trebuchet MS" w:hAnsi="Trebuchet MS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B31B47">
              <w:rPr>
                <w:rFonts w:ascii="Trebuchet MS" w:hAnsi="Trebuchet MS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Nr. crt.</w:t>
            </w:r>
          </w:p>
        </w:tc>
        <w:tc>
          <w:tcPr>
            <w:tcW w:w="2962" w:type="pct"/>
            <w:vAlign w:val="center"/>
          </w:tcPr>
          <w:p w14:paraId="080C13E5" w14:textId="77777777" w:rsidR="00F42C48" w:rsidRPr="00B31B47" w:rsidRDefault="00F42C48" w:rsidP="00F42C48">
            <w:pPr>
              <w:rPr>
                <w:rFonts w:ascii="Trebuchet MS" w:hAnsi="Trebuchet MS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B31B47">
              <w:rPr>
                <w:rFonts w:ascii="Trebuchet MS" w:hAnsi="Trebuchet MS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Obiectiv specific</w:t>
            </w:r>
          </w:p>
        </w:tc>
        <w:tc>
          <w:tcPr>
            <w:tcW w:w="1734" w:type="pct"/>
            <w:gridSpan w:val="3"/>
            <w:vAlign w:val="center"/>
          </w:tcPr>
          <w:p w14:paraId="5263DFE7" w14:textId="77777777" w:rsidR="00F42C48" w:rsidRPr="00B31B47" w:rsidRDefault="00F42C48" w:rsidP="00F42C48">
            <w:pPr>
              <w:rPr>
                <w:rFonts w:ascii="Trebuchet MS" w:hAnsi="Trebuchet MS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B31B47">
              <w:rPr>
                <w:rFonts w:ascii="Trebuchet MS" w:hAnsi="Trebuchet MS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Realizat /in curs de realizare</w:t>
            </w:r>
          </w:p>
          <w:p w14:paraId="5C918518" w14:textId="77777777" w:rsidR="00F42C48" w:rsidRPr="00B31B47" w:rsidRDefault="00F42C48" w:rsidP="00F42C48">
            <w:pPr>
              <w:rPr>
                <w:rFonts w:ascii="Trebuchet MS" w:hAnsi="Trebuchet MS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  <w:p w14:paraId="55ABE44D" w14:textId="77777777" w:rsidR="00F42C48" w:rsidRPr="00B31B47" w:rsidRDefault="00F42C48" w:rsidP="00F42C48">
            <w:pPr>
              <w:rPr>
                <w:rFonts w:ascii="Trebuchet MS" w:hAnsi="Trebuchet MS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</w:tr>
      <w:tr w:rsidR="00F42C48" w:rsidRPr="00B31B47" w14:paraId="21BF3A82" w14:textId="77777777" w:rsidTr="00F776FC">
        <w:trPr>
          <w:cantSplit/>
          <w:trHeight w:val="311"/>
        </w:trPr>
        <w:tc>
          <w:tcPr>
            <w:tcW w:w="304" w:type="pct"/>
          </w:tcPr>
          <w:p w14:paraId="59F56D5F" w14:textId="77777777" w:rsidR="00F42C48" w:rsidRPr="00B31B47" w:rsidRDefault="00F42C48" w:rsidP="00F42C48">
            <w:pPr>
              <w:rPr>
                <w:rFonts w:ascii="Trebuchet MS" w:hAnsi="Trebuchet MS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2962" w:type="pct"/>
            <w:vAlign w:val="center"/>
          </w:tcPr>
          <w:p w14:paraId="3771AE01" w14:textId="77777777" w:rsidR="00F42C48" w:rsidRPr="00B31B47" w:rsidRDefault="00F42C48" w:rsidP="00F42C48">
            <w:pPr>
              <w:rPr>
                <w:rFonts w:ascii="Trebuchet MS" w:hAnsi="Trebuchet MS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734" w:type="pct"/>
            <w:gridSpan w:val="3"/>
            <w:vAlign w:val="center"/>
          </w:tcPr>
          <w:p w14:paraId="1F2D23B3" w14:textId="77777777" w:rsidR="00F42C48" w:rsidRPr="00B31B47" w:rsidRDefault="00F42C48" w:rsidP="00F42C48">
            <w:pPr>
              <w:rPr>
                <w:rFonts w:ascii="Trebuchet MS" w:hAnsi="Trebuchet MS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</w:tr>
      <w:tr w:rsidR="00F42C48" w:rsidRPr="00B31B47" w14:paraId="1EB2C542" w14:textId="77777777" w:rsidTr="00F776FC">
        <w:trPr>
          <w:cantSplit/>
          <w:trHeight w:val="362"/>
        </w:trPr>
        <w:tc>
          <w:tcPr>
            <w:tcW w:w="304" w:type="pct"/>
          </w:tcPr>
          <w:p w14:paraId="403454B5" w14:textId="77777777" w:rsidR="00F42C48" w:rsidRPr="00B31B47" w:rsidRDefault="00F42C48" w:rsidP="00F42C48">
            <w:pPr>
              <w:rPr>
                <w:rFonts w:ascii="Trebuchet MS" w:hAnsi="Trebuchet MS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2962" w:type="pct"/>
            <w:vAlign w:val="center"/>
          </w:tcPr>
          <w:p w14:paraId="32A28889" w14:textId="77777777" w:rsidR="00F42C48" w:rsidRPr="00B31B47" w:rsidRDefault="00F42C48" w:rsidP="00F42C48">
            <w:pPr>
              <w:rPr>
                <w:rFonts w:ascii="Trebuchet MS" w:hAnsi="Trebuchet MS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734" w:type="pct"/>
            <w:gridSpan w:val="3"/>
            <w:vAlign w:val="center"/>
          </w:tcPr>
          <w:p w14:paraId="205CAF03" w14:textId="77777777" w:rsidR="00F42C48" w:rsidRPr="00B31B47" w:rsidRDefault="00F42C48" w:rsidP="00F42C48">
            <w:pPr>
              <w:rPr>
                <w:rFonts w:ascii="Trebuchet MS" w:hAnsi="Trebuchet MS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</w:tr>
      <w:tr w:rsidR="00F42C48" w:rsidRPr="00B31B47" w14:paraId="51A80310" w14:textId="77777777" w:rsidTr="00F776FC">
        <w:tc>
          <w:tcPr>
            <w:tcW w:w="304" w:type="pct"/>
          </w:tcPr>
          <w:p w14:paraId="4B462D2C" w14:textId="77777777" w:rsidR="00F42C48" w:rsidRPr="00B31B47" w:rsidRDefault="00F42C48" w:rsidP="00F42C48">
            <w:pPr>
              <w:rPr>
                <w:rFonts w:ascii="Trebuchet MS" w:hAnsi="Trebuchet MS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4696" w:type="pct"/>
            <w:gridSpan w:val="4"/>
          </w:tcPr>
          <w:p w14:paraId="5E3FD3AA" w14:textId="77777777" w:rsidR="00F42C48" w:rsidRPr="00B31B47" w:rsidRDefault="00F42C48" w:rsidP="00F42C48">
            <w:pPr>
              <w:rPr>
                <w:rFonts w:ascii="Trebuchet MS" w:hAnsi="Trebuchet MS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</w:tr>
      <w:tr w:rsidR="00F42C48" w:rsidRPr="00B31B47" w14:paraId="18F701A6" w14:textId="77777777" w:rsidTr="00E71C4D">
        <w:trPr>
          <w:trHeight w:val="321"/>
        </w:trPr>
        <w:tc>
          <w:tcPr>
            <w:tcW w:w="5000" w:type="pct"/>
            <w:gridSpan w:val="5"/>
          </w:tcPr>
          <w:p w14:paraId="358A62A4" w14:textId="77777777" w:rsidR="00F42C48" w:rsidRPr="00B31B47" w:rsidRDefault="00F42C48" w:rsidP="00F42C48">
            <w:pPr>
              <w:rPr>
                <w:rFonts w:ascii="Trebuchet MS" w:hAnsi="Trebuchet MS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B31B47">
              <w:rPr>
                <w:rFonts w:ascii="Trebuchet MS" w:hAnsi="Trebuchet MS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Comentarii:</w:t>
            </w:r>
          </w:p>
        </w:tc>
      </w:tr>
      <w:tr w:rsidR="00F42C48" w:rsidRPr="00B31B47" w14:paraId="44EA854E" w14:textId="77777777" w:rsidTr="00F776FC">
        <w:tc>
          <w:tcPr>
            <w:tcW w:w="5000" w:type="pct"/>
            <w:gridSpan w:val="5"/>
          </w:tcPr>
          <w:p w14:paraId="57070F80" w14:textId="77777777" w:rsidR="00F42C48" w:rsidRPr="00B31B47" w:rsidRDefault="00F42C48" w:rsidP="00F42C48">
            <w:pPr>
              <w:rPr>
                <w:rFonts w:ascii="Trebuchet MS" w:hAnsi="Trebuchet MS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</w:tr>
      <w:tr w:rsidR="00F42C48" w:rsidRPr="00B31B47" w14:paraId="6B58A58A" w14:textId="77777777" w:rsidTr="00F776FC">
        <w:tblPrEx>
          <w:tblLook w:val="01E0" w:firstRow="1" w:lastRow="1" w:firstColumn="1" w:lastColumn="1" w:noHBand="0" w:noVBand="0"/>
        </w:tblPrEx>
        <w:tc>
          <w:tcPr>
            <w:tcW w:w="3860" w:type="pct"/>
            <w:gridSpan w:val="3"/>
          </w:tcPr>
          <w:p w14:paraId="7408D913" w14:textId="77777777" w:rsidR="00F42C48" w:rsidRPr="00B31B47" w:rsidRDefault="00F42C48" w:rsidP="00F42C48">
            <w:pPr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B31B47"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Sunt realizabile obiectivele specifice </w:t>
            </w:r>
            <w:proofErr w:type="spellStart"/>
            <w:r w:rsidRPr="00B31B47"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aşa</w:t>
            </w:r>
            <w:proofErr w:type="spellEnd"/>
            <w:r w:rsidRPr="00B31B47"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cum sunt acestea definite în contractul de </w:t>
            </w:r>
            <w:proofErr w:type="spellStart"/>
            <w:r w:rsidRPr="00B31B47"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finanţare</w:t>
            </w:r>
            <w:proofErr w:type="spellEnd"/>
            <w:r w:rsidRPr="00B31B47">
              <w:rPr>
                <w:rFonts w:ascii="Trebuchet MS" w:hAnsi="Trebuchet MS"/>
                <w:b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(cu modificările ulterioare unde este cazul)?</w:t>
            </w:r>
          </w:p>
        </w:tc>
        <w:tc>
          <w:tcPr>
            <w:tcW w:w="456" w:type="pct"/>
          </w:tcPr>
          <w:p w14:paraId="127CA2A5" w14:textId="77777777" w:rsidR="00F42C48" w:rsidRPr="00B31B47" w:rsidRDefault="00F42C48" w:rsidP="00F42C48">
            <w:pPr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B31B47"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Da</w:t>
            </w:r>
          </w:p>
        </w:tc>
        <w:tc>
          <w:tcPr>
            <w:tcW w:w="684" w:type="pct"/>
          </w:tcPr>
          <w:p w14:paraId="5278476B" w14:textId="77777777" w:rsidR="00F42C48" w:rsidRPr="00B31B47" w:rsidRDefault="00F42C48" w:rsidP="00F42C48">
            <w:pPr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B31B47"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Nu</w:t>
            </w:r>
          </w:p>
        </w:tc>
      </w:tr>
      <w:tr w:rsidR="00F42C48" w:rsidRPr="00B31B47" w14:paraId="2F2910F5" w14:textId="77777777" w:rsidTr="00F776FC">
        <w:tblPrEx>
          <w:tblLook w:val="01E0" w:firstRow="1" w:lastRow="1" w:firstColumn="1" w:lastColumn="1" w:noHBand="0" w:noVBand="0"/>
        </w:tblPrEx>
        <w:tc>
          <w:tcPr>
            <w:tcW w:w="3860" w:type="pct"/>
            <w:gridSpan w:val="3"/>
          </w:tcPr>
          <w:p w14:paraId="42D39EE3" w14:textId="77777777" w:rsidR="00F42C48" w:rsidRPr="00B31B47" w:rsidRDefault="00F42C48" w:rsidP="00F42C48">
            <w:pPr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456" w:type="pct"/>
          </w:tcPr>
          <w:p w14:paraId="4B8338C4" w14:textId="77777777" w:rsidR="00F42C48" w:rsidRPr="00B31B47" w:rsidRDefault="00F42C48" w:rsidP="00F42C48">
            <w:pPr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684" w:type="pct"/>
          </w:tcPr>
          <w:p w14:paraId="042589EE" w14:textId="77777777" w:rsidR="00F42C48" w:rsidRPr="00B31B47" w:rsidRDefault="00F42C48" w:rsidP="00F42C48">
            <w:pPr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</w:tr>
      <w:tr w:rsidR="00F42C48" w:rsidRPr="00B31B47" w14:paraId="1AF8E58E" w14:textId="77777777" w:rsidTr="00F776FC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5000" w:type="pct"/>
            <w:gridSpan w:val="5"/>
          </w:tcPr>
          <w:p w14:paraId="557C41E6" w14:textId="77777777" w:rsidR="00F42C48" w:rsidRPr="00B31B47" w:rsidRDefault="00F42C48" w:rsidP="00F42C48">
            <w:pPr>
              <w:rPr>
                <w:rFonts w:ascii="Trebuchet MS" w:hAnsi="Trebuchet MS"/>
                <w:b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B31B47">
              <w:rPr>
                <w:rFonts w:ascii="Trebuchet MS" w:hAnsi="Trebuchet MS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Comentarii: </w:t>
            </w:r>
          </w:p>
        </w:tc>
      </w:tr>
    </w:tbl>
    <w:p w14:paraId="598B399F" w14:textId="77777777" w:rsidR="00F42C48" w:rsidRPr="00B31B47" w:rsidRDefault="00F42C48" w:rsidP="00376CFE">
      <w:pPr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4D2E7C13" w14:textId="77777777" w:rsidR="002072AB" w:rsidRPr="00B31B47" w:rsidRDefault="002072AB" w:rsidP="00CA4395">
      <w:pPr>
        <w:numPr>
          <w:ilvl w:val="0"/>
          <w:numId w:val="7"/>
        </w:numPr>
        <w:rPr>
          <w:rStyle w:val="spctbdy"/>
          <w:rFonts w:ascii="Trebuchet MS" w:hAnsi="Trebuchet MS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B31B47">
        <w:rPr>
          <w:rStyle w:val="spctbdy"/>
          <w:rFonts w:ascii="Trebuchet MS" w:hAnsi="Trebuchet MS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Recomandări/Plan de măsuri pentru implementarea corespunzătoare a proiectului</w:t>
      </w:r>
    </w:p>
    <w:p w14:paraId="0B5AD3A6" w14:textId="77777777" w:rsidR="00C80810" w:rsidRPr="00B31B47" w:rsidRDefault="00C80810" w:rsidP="00376CFE">
      <w:pPr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543"/>
      </w:tblGrid>
      <w:tr w:rsidR="00C80810" w:rsidRPr="00B31B47" w14:paraId="1543DDCA" w14:textId="77777777" w:rsidTr="00F776FC">
        <w:trPr>
          <w:jc w:val="center"/>
        </w:trPr>
        <w:tc>
          <w:tcPr>
            <w:tcW w:w="5000" w:type="pct"/>
          </w:tcPr>
          <w:p w14:paraId="36764C9D" w14:textId="77777777" w:rsidR="00C80810" w:rsidRPr="00B31B47" w:rsidRDefault="00C80810" w:rsidP="00F776FC">
            <w:pPr>
              <w:rPr>
                <w:rFonts w:ascii="Trebuchet MS" w:hAnsi="Trebuchet MS"/>
                <w:b/>
                <w:sz w:val="18"/>
                <w:szCs w:val="18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</w:rPr>
              <w:t>Concluzii Recomandări                                                                   Termen-limită:</w:t>
            </w:r>
          </w:p>
          <w:p w14:paraId="7365FD8C" w14:textId="77777777" w:rsidR="00C80810" w:rsidRPr="00B31B47" w:rsidRDefault="00C80810" w:rsidP="00F776FC">
            <w:pPr>
              <w:rPr>
                <w:rFonts w:ascii="Trebuchet MS" w:hAnsi="Trebuchet MS"/>
                <w:b/>
                <w:sz w:val="18"/>
                <w:szCs w:val="18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</w:rPr>
              <w:t xml:space="preserve">1.  </w:t>
            </w:r>
          </w:p>
          <w:p w14:paraId="2ABCCDE2" w14:textId="77777777" w:rsidR="00C80810" w:rsidRPr="00B31B47" w:rsidRDefault="00C80810" w:rsidP="00F776FC">
            <w:pPr>
              <w:rPr>
                <w:rFonts w:ascii="Trebuchet MS" w:hAnsi="Trebuchet MS"/>
                <w:b/>
                <w:sz w:val="18"/>
                <w:szCs w:val="18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</w:rPr>
              <w:t xml:space="preserve">2. </w:t>
            </w:r>
          </w:p>
          <w:p w14:paraId="283331D7" w14:textId="77777777" w:rsidR="00C80810" w:rsidRPr="00B31B47" w:rsidRDefault="00C80810" w:rsidP="00F776FC">
            <w:pPr>
              <w:rPr>
                <w:rFonts w:ascii="Trebuchet MS" w:hAnsi="Trebuchet MS"/>
                <w:b/>
                <w:sz w:val="18"/>
                <w:szCs w:val="18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</w:rPr>
              <w:t>3.</w:t>
            </w:r>
          </w:p>
          <w:p w14:paraId="4F0BDDAC" w14:textId="77777777" w:rsidR="00C80810" w:rsidRPr="00B31B47" w:rsidRDefault="00C80810" w:rsidP="00F776FC">
            <w:pPr>
              <w:rPr>
                <w:rFonts w:ascii="Trebuchet MS" w:hAnsi="Trebuchet MS"/>
                <w:b/>
                <w:sz w:val="18"/>
                <w:szCs w:val="18"/>
              </w:rPr>
            </w:pPr>
            <w:r w:rsidRPr="00B31B47">
              <w:rPr>
                <w:rFonts w:ascii="Trebuchet MS" w:hAnsi="Trebuchet MS"/>
                <w:b/>
                <w:sz w:val="18"/>
                <w:szCs w:val="18"/>
              </w:rPr>
              <w:t>3. Data limita pentru răspuns / punere în practică a recomandărilor &lt;se va completa data &gt;</w:t>
            </w:r>
          </w:p>
        </w:tc>
      </w:tr>
    </w:tbl>
    <w:p w14:paraId="67A03ABD" w14:textId="77777777" w:rsidR="00C80810" w:rsidRPr="00B31B47" w:rsidRDefault="00C80810" w:rsidP="00376CFE">
      <w:pPr>
        <w:rPr>
          <w:rStyle w:val="spctbdy"/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</w:pPr>
    </w:p>
    <w:p w14:paraId="08FA52E2" w14:textId="77777777" w:rsidR="002072AB" w:rsidRPr="00B31B47" w:rsidRDefault="002072AB" w:rsidP="00CA4395">
      <w:pPr>
        <w:numPr>
          <w:ilvl w:val="0"/>
          <w:numId w:val="7"/>
        </w:numPr>
        <w:rPr>
          <w:rStyle w:val="spctbdy"/>
          <w:rFonts w:ascii="Trebuchet MS" w:hAnsi="Trebuchet MS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</w:pPr>
      <w:r w:rsidRPr="00B31B47">
        <w:rPr>
          <w:rStyle w:val="spctbdy"/>
          <w:rFonts w:ascii="Trebuchet MS" w:hAnsi="Trebuchet MS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Lista documentelor verificate la vizita la fața locului și metoda de verificare aplicată (100%/eșantionare)</w:t>
      </w:r>
    </w:p>
    <w:p w14:paraId="064A6300" w14:textId="77777777" w:rsidR="00514666" w:rsidRPr="00B31B47" w:rsidRDefault="002072AB" w:rsidP="00CA4395">
      <w:pPr>
        <w:numPr>
          <w:ilvl w:val="0"/>
          <w:numId w:val="7"/>
        </w:numPr>
        <w:rPr>
          <w:rFonts w:ascii="Trebuchet MS" w:hAnsi="Trebuchet MS" w:cs="Calibri"/>
          <w:b/>
          <w:bCs/>
          <w:sz w:val="18"/>
          <w:szCs w:val="18"/>
        </w:rPr>
      </w:pPr>
      <w:r w:rsidRPr="00B31B47">
        <w:rPr>
          <w:rStyle w:val="spctbdy"/>
          <w:rFonts w:ascii="Trebuchet MS" w:hAnsi="Trebuchet MS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Anexe, dacă este cazul.</w:t>
      </w:r>
    </w:p>
    <w:p w14:paraId="6EC4A1A2" w14:textId="77777777" w:rsidR="0009018B" w:rsidRPr="00B31B47" w:rsidRDefault="0009018B" w:rsidP="00376CFE">
      <w:pPr>
        <w:rPr>
          <w:rFonts w:ascii="Trebuchet MS" w:hAnsi="Trebuchet MS" w:cs="Calibri"/>
          <w:sz w:val="18"/>
          <w:szCs w:val="18"/>
        </w:rPr>
      </w:pPr>
    </w:p>
    <w:p w14:paraId="0879AB42" w14:textId="77777777" w:rsidR="00C53907" w:rsidRPr="00B31B47" w:rsidRDefault="00C53907" w:rsidP="00376CFE">
      <w:pPr>
        <w:rPr>
          <w:rFonts w:ascii="Trebuchet MS" w:hAnsi="Trebuchet MS" w:cs="Calibri"/>
          <w:sz w:val="18"/>
          <w:szCs w:val="18"/>
        </w:rPr>
      </w:pPr>
    </w:p>
    <w:p w14:paraId="3EABA991" w14:textId="12C8C2DD" w:rsidR="00C53907" w:rsidRPr="00B31B47" w:rsidRDefault="00C53907" w:rsidP="00376CFE">
      <w:pPr>
        <w:rPr>
          <w:rFonts w:ascii="Trebuchet MS" w:hAnsi="Trebuchet MS" w:cs="Calibri"/>
          <w:sz w:val="18"/>
          <w:szCs w:val="18"/>
        </w:rPr>
      </w:pPr>
      <w:proofErr w:type="spellStart"/>
      <w:r w:rsidRPr="00B31B47">
        <w:rPr>
          <w:rFonts w:ascii="Trebuchet MS" w:hAnsi="Trebuchet MS" w:cs="Calibri"/>
          <w:sz w:val="18"/>
          <w:szCs w:val="18"/>
        </w:rPr>
        <w:t>Ofiter</w:t>
      </w:r>
      <w:proofErr w:type="spellEnd"/>
      <w:r w:rsidRPr="00B31B47">
        <w:rPr>
          <w:rFonts w:ascii="Trebuchet MS" w:hAnsi="Trebuchet MS" w:cs="Calibri"/>
          <w:sz w:val="18"/>
          <w:szCs w:val="18"/>
        </w:rPr>
        <w:t xml:space="preserve"> monitorizare</w:t>
      </w:r>
      <w:r w:rsidR="00E6143E" w:rsidRPr="00B31B47">
        <w:rPr>
          <w:rFonts w:ascii="Trebuchet MS" w:hAnsi="Trebuchet MS" w:cs="Calibri"/>
          <w:sz w:val="18"/>
          <w:szCs w:val="18"/>
        </w:rPr>
        <w:tab/>
      </w:r>
      <w:r w:rsidR="00E6143E" w:rsidRPr="00B31B47">
        <w:rPr>
          <w:rFonts w:ascii="Trebuchet MS" w:hAnsi="Trebuchet MS" w:cs="Calibri"/>
          <w:sz w:val="18"/>
          <w:szCs w:val="18"/>
        </w:rPr>
        <w:tab/>
      </w:r>
      <w:r w:rsidRPr="00B31B47">
        <w:rPr>
          <w:rFonts w:ascii="Trebuchet MS" w:hAnsi="Trebuchet MS" w:cs="Calibri"/>
          <w:sz w:val="18"/>
          <w:szCs w:val="18"/>
        </w:rPr>
        <w:tab/>
      </w:r>
      <w:r w:rsidRPr="00B31B47">
        <w:rPr>
          <w:rFonts w:ascii="Trebuchet MS" w:hAnsi="Trebuchet MS" w:cs="Calibri"/>
          <w:sz w:val="18"/>
          <w:szCs w:val="18"/>
        </w:rPr>
        <w:tab/>
      </w:r>
      <w:r w:rsidRPr="00B31B47">
        <w:rPr>
          <w:rFonts w:ascii="Trebuchet MS" w:hAnsi="Trebuchet MS" w:cs="Calibri"/>
          <w:sz w:val="18"/>
          <w:szCs w:val="18"/>
        </w:rPr>
        <w:tab/>
      </w:r>
      <w:r w:rsidRPr="00B31B47">
        <w:rPr>
          <w:rFonts w:ascii="Trebuchet MS" w:hAnsi="Trebuchet MS" w:cs="Calibri"/>
          <w:sz w:val="18"/>
          <w:szCs w:val="18"/>
        </w:rPr>
        <w:tab/>
      </w:r>
      <w:r w:rsidRPr="00B31B47">
        <w:rPr>
          <w:rFonts w:ascii="Trebuchet MS" w:hAnsi="Trebuchet MS" w:cs="Calibri"/>
          <w:sz w:val="18"/>
          <w:szCs w:val="18"/>
        </w:rPr>
        <w:tab/>
        <w:t>Beneficiar</w:t>
      </w:r>
    </w:p>
    <w:p w14:paraId="5A94E80E" w14:textId="77777777" w:rsidR="00C53907" w:rsidRPr="00B31B47" w:rsidRDefault="00C53907" w:rsidP="00376CFE">
      <w:pPr>
        <w:rPr>
          <w:rFonts w:ascii="Trebuchet MS" w:hAnsi="Trebuchet MS" w:cs="Calibri"/>
          <w:sz w:val="18"/>
          <w:szCs w:val="18"/>
        </w:rPr>
      </w:pPr>
      <w:proofErr w:type="spellStart"/>
      <w:r w:rsidRPr="00B31B47">
        <w:rPr>
          <w:rFonts w:ascii="Trebuchet MS" w:hAnsi="Trebuchet MS" w:cs="Calibri"/>
          <w:sz w:val="18"/>
          <w:szCs w:val="18"/>
        </w:rPr>
        <w:t>Semnatura</w:t>
      </w:r>
      <w:proofErr w:type="spellEnd"/>
      <w:r w:rsidRPr="00B31B47">
        <w:rPr>
          <w:rFonts w:ascii="Trebuchet MS" w:hAnsi="Trebuchet MS" w:cs="Calibri"/>
          <w:sz w:val="18"/>
          <w:szCs w:val="18"/>
        </w:rPr>
        <w:tab/>
      </w:r>
      <w:r w:rsidRPr="00B31B47">
        <w:rPr>
          <w:rFonts w:ascii="Trebuchet MS" w:hAnsi="Trebuchet MS" w:cs="Calibri"/>
          <w:sz w:val="18"/>
          <w:szCs w:val="18"/>
        </w:rPr>
        <w:tab/>
      </w:r>
      <w:r w:rsidRPr="00B31B47">
        <w:rPr>
          <w:rFonts w:ascii="Trebuchet MS" w:hAnsi="Trebuchet MS" w:cs="Calibri"/>
          <w:sz w:val="18"/>
          <w:szCs w:val="18"/>
        </w:rPr>
        <w:tab/>
      </w:r>
      <w:r w:rsidRPr="00B31B47">
        <w:rPr>
          <w:rFonts w:ascii="Trebuchet MS" w:hAnsi="Trebuchet MS" w:cs="Calibri"/>
          <w:sz w:val="18"/>
          <w:szCs w:val="18"/>
        </w:rPr>
        <w:tab/>
      </w:r>
      <w:r w:rsidRPr="00B31B47">
        <w:rPr>
          <w:rFonts w:ascii="Trebuchet MS" w:hAnsi="Trebuchet MS" w:cs="Calibri"/>
          <w:sz w:val="18"/>
          <w:szCs w:val="18"/>
        </w:rPr>
        <w:tab/>
      </w:r>
      <w:r w:rsidRPr="00B31B47">
        <w:rPr>
          <w:rFonts w:ascii="Trebuchet MS" w:hAnsi="Trebuchet MS" w:cs="Calibri"/>
          <w:sz w:val="18"/>
          <w:szCs w:val="18"/>
        </w:rPr>
        <w:tab/>
      </w:r>
      <w:r w:rsidRPr="00B31B47">
        <w:rPr>
          <w:rFonts w:ascii="Trebuchet MS" w:hAnsi="Trebuchet MS" w:cs="Calibri"/>
          <w:sz w:val="18"/>
          <w:szCs w:val="18"/>
        </w:rPr>
        <w:tab/>
      </w:r>
      <w:r w:rsidRPr="00B31B47">
        <w:rPr>
          <w:rFonts w:ascii="Trebuchet MS" w:hAnsi="Trebuchet MS" w:cs="Calibri"/>
          <w:sz w:val="18"/>
          <w:szCs w:val="18"/>
        </w:rPr>
        <w:tab/>
      </w:r>
      <w:proofErr w:type="spellStart"/>
      <w:r w:rsidRPr="00B31B47">
        <w:rPr>
          <w:rFonts w:ascii="Trebuchet MS" w:hAnsi="Trebuchet MS" w:cs="Calibri"/>
          <w:sz w:val="18"/>
          <w:szCs w:val="18"/>
        </w:rPr>
        <w:t>Semnatura</w:t>
      </w:r>
      <w:proofErr w:type="spellEnd"/>
    </w:p>
    <w:p w14:paraId="7D2DC3D1" w14:textId="77777777" w:rsidR="00E6143E" w:rsidRPr="00B31B47" w:rsidRDefault="00E6143E" w:rsidP="00376CFE">
      <w:pPr>
        <w:rPr>
          <w:rFonts w:ascii="Trebuchet MS" w:hAnsi="Trebuchet MS" w:cs="Calibri"/>
          <w:sz w:val="18"/>
          <w:szCs w:val="18"/>
        </w:rPr>
      </w:pPr>
    </w:p>
    <w:p w14:paraId="1EBDD768" w14:textId="77777777" w:rsidR="00E6143E" w:rsidRPr="00B31B47" w:rsidRDefault="00E6143E" w:rsidP="00376CFE">
      <w:pPr>
        <w:rPr>
          <w:rFonts w:ascii="Trebuchet MS" w:hAnsi="Trebuchet MS" w:cs="Calibri"/>
          <w:sz w:val="18"/>
          <w:szCs w:val="18"/>
        </w:rPr>
      </w:pPr>
    </w:p>
    <w:p w14:paraId="5F71364E" w14:textId="5980489E" w:rsidR="00E6143E" w:rsidRPr="00B31B47" w:rsidRDefault="00E6143E" w:rsidP="00376CFE">
      <w:pPr>
        <w:rPr>
          <w:rFonts w:ascii="Trebuchet MS" w:hAnsi="Trebuchet MS" w:cs="Calibri"/>
          <w:sz w:val="18"/>
          <w:szCs w:val="18"/>
        </w:rPr>
      </w:pPr>
      <w:r w:rsidRPr="00B31B47">
        <w:rPr>
          <w:rFonts w:ascii="Trebuchet MS" w:hAnsi="Trebuchet MS" w:cs="Calibri"/>
          <w:sz w:val="18"/>
          <w:szCs w:val="18"/>
        </w:rPr>
        <w:t>Ofițer BAP</w:t>
      </w:r>
    </w:p>
    <w:p w14:paraId="15D56DE1" w14:textId="20EE0C60" w:rsidR="00E6143E" w:rsidRPr="00B31B47" w:rsidRDefault="00E6143E" w:rsidP="00376CFE">
      <w:pPr>
        <w:rPr>
          <w:rFonts w:ascii="Trebuchet MS" w:hAnsi="Trebuchet MS" w:cs="Calibri"/>
          <w:sz w:val="18"/>
          <w:szCs w:val="18"/>
        </w:rPr>
      </w:pPr>
      <w:proofErr w:type="spellStart"/>
      <w:r w:rsidRPr="00B31B47">
        <w:rPr>
          <w:rFonts w:ascii="Trebuchet MS" w:hAnsi="Trebuchet MS" w:cs="Calibri"/>
          <w:sz w:val="18"/>
          <w:szCs w:val="18"/>
        </w:rPr>
        <w:t>Semnatura</w:t>
      </w:r>
      <w:proofErr w:type="spellEnd"/>
      <w:r w:rsidRPr="00B31B47">
        <w:rPr>
          <w:rFonts w:ascii="Trebuchet MS" w:hAnsi="Trebuchet MS" w:cs="Calibri"/>
          <w:sz w:val="18"/>
          <w:szCs w:val="18"/>
        </w:rPr>
        <w:t xml:space="preserve"> </w:t>
      </w:r>
    </w:p>
    <w:sectPr w:rsidR="00E6143E" w:rsidRPr="00B31B47" w:rsidSect="00ED4D5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10" w:right="1106" w:bottom="907" w:left="1247" w:header="454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31674" w14:textId="77777777" w:rsidR="00A94489" w:rsidRDefault="00A94489">
      <w:r>
        <w:separator/>
      </w:r>
    </w:p>
  </w:endnote>
  <w:endnote w:type="continuationSeparator" w:id="0">
    <w:p w14:paraId="111FEE01" w14:textId="77777777" w:rsidR="00A94489" w:rsidRDefault="00A94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TE1C309A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2A4B95EA" w14:textId="77777777">
      <w:trPr>
        <w:cantSplit/>
        <w:trHeight w:hRule="exact" w:val="340"/>
      </w:trPr>
      <w:tc>
        <w:tcPr>
          <w:tcW w:w="9210" w:type="dxa"/>
        </w:tcPr>
        <w:p w14:paraId="48CE381D" w14:textId="3C025D9C" w:rsidR="002B3BB9" w:rsidRDefault="00ED2472">
          <w:pPr>
            <w:pStyle w:val="Footer"/>
            <w:rPr>
              <w:vanish/>
              <w:sz w:val="20"/>
            </w:rPr>
          </w:pPr>
          <w:r>
            <w:rPr>
              <w:noProof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49C950A8" wp14:editId="60BFE007">
                    <wp:simplePos x="0" y="0"/>
                    <wp:positionH relativeFrom="column">
                      <wp:posOffset>5634990</wp:posOffset>
                    </wp:positionH>
                    <wp:positionV relativeFrom="paragraph">
                      <wp:posOffset>188595</wp:posOffset>
                    </wp:positionV>
                    <wp:extent cx="1060450" cy="645160"/>
                    <wp:effectExtent l="0" t="0" r="635" b="4445"/>
                    <wp:wrapNone/>
                    <wp:docPr id="1368045990" name="Text Box 2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060450" cy="6451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 cap="rnd">
                                  <a:solidFill>
                                    <a:srgbClr val="000000"/>
                                  </a:solidFill>
                                  <a:prstDash val="sysDot"/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226CBD3" w14:textId="77777777" w:rsidR="00F12E7F" w:rsidRPr="00FA2B09" w:rsidRDefault="00F12E7F" w:rsidP="00F12E7F">
                                <w:pPr>
                                  <w:tabs>
                                    <w:tab w:val="left" w:pos="794"/>
                                  </w:tabs>
                                  <w:spacing w:line="240" w:lineRule="exact"/>
                                  <w:jc w:val="right"/>
                                  <w:rPr>
                                    <w:rFonts w:ascii="Trebuchet MS" w:hAnsi="Trebuchet MS"/>
                                    <w:b/>
                                    <w:color w:val="1F497D"/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9C950A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8" o:spid="_x0000_s1026" type="#_x0000_t202" style="position:absolute;margin-left:443.7pt;margin-top:14.85pt;width:83.5pt;height:5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" stroked="f">
                    <v:stroke dashstyle="1 1" endcap="round"/>
                    <v:textbox>
                      <w:txbxContent>
                        <w:p w14:paraId="0226CBD3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14:paraId="30C302A2" w14:textId="75946628" w:rsidR="002B3BB9" w:rsidRDefault="00ED2472">
    <w:pPr>
      <w:pStyle w:val="Footer"/>
      <w:rPr>
        <w:sz w:val="12"/>
      </w:rPr>
    </w:pPr>
    <w:r w:rsidRPr="00C92A1D">
      <w:rPr>
        <w:noProof/>
      </w:rPr>
      <w:drawing>
        <wp:inline distT="0" distB="0" distL="0" distR="0" wp14:anchorId="4B28075C" wp14:editId="69296F01">
          <wp:extent cx="5951220" cy="369570"/>
          <wp:effectExtent l="0" t="0" r="0" b="0"/>
          <wp:docPr id="2" name="Imagin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1220" cy="369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DCF78" w14:textId="4F44A0BC" w:rsidR="00E71C4D" w:rsidRDefault="00ED2472">
    <w:pPr>
      <w:pStyle w:val="Footer"/>
    </w:pPr>
    <w:r w:rsidRPr="00C92A1D">
      <w:rPr>
        <w:noProof/>
      </w:rPr>
      <w:drawing>
        <wp:inline distT="0" distB="0" distL="0" distR="0" wp14:anchorId="31A28599" wp14:editId="369362DE">
          <wp:extent cx="5951220" cy="369570"/>
          <wp:effectExtent l="0" t="0" r="0" b="0"/>
          <wp:docPr id="4" name="Imagin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1220" cy="369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D5E12" w14:textId="77777777" w:rsidR="00A94489" w:rsidRDefault="00A94489"/>
  </w:footnote>
  <w:footnote w:type="continuationSeparator" w:id="0">
    <w:p w14:paraId="6E508FA9" w14:textId="77777777" w:rsidR="00A94489" w:rsidRDefault="00A94489">
      <w:r>
        <w:continuationSeparator/>
      </w:r>
    </w:p>
  </w:footnote>
  <w:footnote w:id="1">
    <w:p w14:paraId="42EC0BFC" w14:textId="77777777" w:rsidR="00B31B47" w:rsidRPr="00767E37" w:rsidRDefault="00B31B47" w:rsidP="005C6B0B">
      <w:pPr>
        <w:pStyle w:val="FootnoteText"/>
        <w:rPr>
          <w:lang w:val="ro-RO"/>
        </w:rPr>
      </w:pPr>
      <w:r>
        <w:rPr>
          <w:rStyle w:val="FootnoteReference"/>
        </w:rPr>
        <w:footnoteRef/>
      </w:r>
      <w:r w:rsidRPr="00604473">
        <w:rPr>
          <w:lang w:val="fr-FR"/>
        </w:rPr>
        <w:t xml:space="preserve"> </w:t>
      </w:r>
      <w:r>
        <w:rPr>
          <w:lang w:val="ro-RO"/>
        </w:rPr>
        <w:t xml:space="preserve">Se va detalia tipul contractului, nr. </w:t>
      </w:r>
      <w:proofErr w:type="spellStart"/>
      <w:r>
        <w:rPr>
          <w:lang w:val="ro-RO"/>
        </w:rPr>
        <w:t>şi</w:t>
      </w:r>
      <w:proofErr w:type="spellEnd"/>
      <w:r>
        <w:rPr>
          <w:lang w:val="ro-RO"/>
        </w:rPr>
        <w:t xml:space="preserve"> data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9EB8C" w14:textId="767B9BAD" w:rsidR="002B3BB9" w:rsidRPr="00851382" w:rsidRDefault="00ED2472">
    <w:pPr>
      <w:pStyle w:val="Header"/>
      <w:rPr>
        <w:color w:val="999999"/>
      </w:rPr>
    </w:pPr>
    <w:r w:rsidRPr="00C92A1D">
      <w:rPr>
        <w:noProof/>
      </w:rPr>
      <w:drawing>
        <wp:inline distT="0" distB="0" distL="0" distR="0" wp14:anchorId="2792E78A" wp14:editId="27A16A66">
          <wp:extent cx="5947410" cy="529590"/>
          <wp:effectExtent l="0" t="0" r="0" b="0"/>
          <wp:docPr id="1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7410" cy="529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A2EB4" w14:textId="32CBB363" w:rsidR="002B3BB9" w:rsidRDefault="002B3BB9">
    <w:pPr>
      <w:pStyle w:val="Header"/>
      <w:tabs>
        <w:tab w:val="clear" w:pos="4536"/>
        <w:tab w:val="clear" w:pos="9072"/>
        <w:tab w:val="left" w:pos="6473"/>
      </w:tabs>
    </w:pPr>
    <w:r>
      <w:t xml:space="preserve">   </w:t>
    </w:r>
    <w:r w:rsidR="00ED2472" w:rsidRPr="00C92A1D">
      <w:rPr>
        <w:noProof/>
      </w:rPr>
      <w:drawing>
        <wp:inline distT="0" distB="0" distL="0" distR="0" wp14:anchorId="59AF3574" wp14:editId="4E9E87C7">
          <wp:extent cx="5947410" cy="529590"/>
          <wp:effectExtent l="0" t="0" r="0" b="0"/>
          <wp:docPr id="3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7410" cy="529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24481"/>
    <w:multiLevelType w:val="hybridMultilevel"/>
    <w:tmpl w:val="BB96F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3A3394"/>
    <w:multiLevelType w:val="multilevel"/>
    <w:tmpl w:val="DD5A63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b/>
        <w:bCs/>
        <w:color w:val="FF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21F34"/>
    <w:multiLevelType w:val="hybridMultilevel"/>
    <w:tmpl w:val="71ECC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F67AF1"/>
    <w:multiLevelType w:val="hybridMultilevel"/>
    <w:tmpl w:val="97E82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0D6BDB"/>
    <w:multiLevelType w:val="multilevel"/>
    <w:tmpl w:val="EFD8D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8B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8B000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  <w:b/>
        <w:color w:val="8B000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  <w:b/>
        <w:color w:val="8B000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/>
        <w:color w:val="8B0000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b/>
        <w:color w:val="8B0000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  <w:b/>
        <w:color w:val="8B0000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  <w:b/>
        <w:color w:val="8B0000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  <w:b/>
        <w:color w:val="8B0000"/>
      </w:rPr>
    </w:lvl>
  </w:abstractNum>
  <w:num w:numId="1" w16cid:durableId="1363555187">
    <w:abstractNumId w:val="5"/>
  </w:num>
  <w:num w:numId="2" w16cid:durableId="2024089404">
    <w:abstractNumId w:val="2"/>
  </w:num>
  <w:num w:numId="3" w16cid:durableId="16431917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465077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5576369">
    <w:abstractNumId w:val="4"/>
  </w:num>
  <w:num w:numId="6" w16cid:durableId="1108937862">
    <w:abstractNumId w:val="6"/>
  </w:num>
  <w:num w:numId="7" w16cid:durableId="4103949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2500F"/>
    <w:rsid w:val="000417AD"/>
    <w:rsid w:val="00066AAA"/>
    <w:rsid w:val="00072DDE"/>
    <w:rsid w:val="00080850"/>
    <w:rsid w:val="0009018B"/>
    <w:rsid w:val="00094830"/>
    <w:rsid w:val="00096F30"/>
    <w:rsid w:val="000C2AAE"/>
    <w:rsid w:val="000F1861"/>
    <w:rsid w:val="001175F2"/>
    <w:rsid w:val="001357F6"/>
    <w:rsid w:val="00140137"/>
    <w:rsid w:val="00141B22"/>
    <w:rsid w:val="00144BFD"/>
    <w:rsid w:val="00175698"/>
    <w:rsid w:val="001A74A6"/>
    <w:rsid w:val="001B6C26"/>
    <w:rsid w:val="001D57DF"/>
    <w:rsid w:val="002072AB"/>
    <w:rsid w:val="00230681"/>
    <w:rsid w:val="00237ED9"/>
    <w:rsid w:val="002455ED"/>
    <w:rsid w:val="00250F15"/>
    <w:rsid w:val="00274AED"/>
    <w:rsid w:val="00293DDC"/>
    <w:rsid w:val="002A21B8"/>
    <w:rsid w:val="002B3BB9"/>
    <w:rsid w:val="002B5B2E"/>
    <w:rsid w:val="002E07E9"/>
    <w:rsid w:val="002F1246"/>
    <w:rsid w:val="0030314A"/>
    <w:rsid w:val="00335BAB"/>
    <w:rsid w:val="00351F71"/>
    <w:rsid w:val="00376CFE"/>
    <w:rsid w:val="003833C1"/>
    <w:rsid w:val="003E2E03"/>
    <w:rsid w:val="004702B6"/>
    <w:rsid w:val="00474F02"/>
    <w:rsid w:val="00477F5B"/>
    <w:rsid w:val="004948BA"/>
    <w:rsid w:val="004C073C"/>
    <w:rsid w:val="00513EA5"/>
    <w:rsid w:val="00514666"/>
    <w:rsid w:val="00520F22"/>
    <w:rsid w:val="00523BEA"/>
    <w:rsid w:val="00542549"/>
    <w:rsid w:val="00583940"/>
    <w:rsid w:val="005A6B00"/>
    <w:rsid w:val="005C21C9"/>
    <w:rsid w:val="005C6295"/>
    <w:rsid w:val="005C6B0B"/>
    <w:rsid w:val="005C7AFF"/>
    <w:rsid w:val="0060060D"/>
    <w:rsid w:val="00613DEB"/>
    <w:rsid w:val="00626CC7"/>
    <w:rsid w:val="00643AC4"/>
    <w:rsid w:val="00683038"/>
    <w:rsid w:val="006B79B9"/>
    <w:rsid w:val="006C0958"/>
    <w:rsid w:val="007209E0"/>
    <w:rsid w:val="00754551"/>
    <w:rsid w:val="007A69A6"/>
    <w:rsid w:val="007C403D"/>
    <w:rsid w:val="00844879"/>
    <w:rsid w:val="00851382"/>
    <w:rsid w:val="00855D9B"/>
    <w:rsid w:val="00856439"/>
    <w:rsid w:val="0088290B"/>
    <w:rsid w:val="00883AD8"/>
    <w:rsid w:val="0089678E"/>
    <w:rsid w:val="008C26CE"/>
    <w:rsid w:val="008E7688"/>
    <w:rsid w:val="008F042F"/>
    <w:rsid w:val="00911591"/>
    <w:rsid w:val="00922ED2"/>
    <w:rsid w:val="00936CF8"/>
    <w:rsid w:val="0095716B"/>
    <w:rsid w:val="009A360A"/>
    <w:rsid w:val="009C6345"/>
    <w:rsid w:val="009D4BD1"/>
    <w:rsid w:val="009F711B"/>
    <w:rsid w:val="00A171CD"/>
    <w:rsid w:val="00A51AC0"/>
    <w:rsid w:val="00A87044"/>
    <w:rsid w:val="00A94489"/>
    <w:rsid w:val="00AC0B85"/>
    <w:rsid w:val="00AC15B4"/>
    <w:rsid w:val="00AE4990"/>
    <w:rsid w:val="00AF7D4D"/>
    <w:rsid w:val="00B15233"/>
    <w:rsid w:val="00B230D4"/>
    <w:rsid w:val="00B31B47"/>
    <w:rsid w:val="00B37864"/>
    <w:rsid w:val="00B65DE3"/>
    <w:rsid w:val="00B6645B"/>
    <w:rsid w:val="00B67BA8"/>
    <w:rsid w:val="00B8228D"/>
    <w:rsid w:val="00BB6BB4"/>
    <w:rsid w:val="00BD3175"/>
    <w:rsid w:val="00C00906"/>
    <w:rsid w:val="00C05C7A"/>
    <w:rsid w:val="00C46F48"/>
    <w:rsid w:val="00C53907"/>
    <w:rsid w:val="00C66657"/>
    <w:rsid w:val="00C8061F"/>
    <w:rsid w:val="00C80810"/>
    <w:rsid w:val="00C82AD1"/>
    <w:rsid w:val="00C916A3"/>
    <w:rsid w:val="00CA4395"/>
    <w:rsid w:val="00CB63AC"/>
    <w:rsid w:val="00CC6C98"/>
    <w:rsid w:val="00CE585D"/>
    <w:rsid w:val="00D01958"/>
    <w:rsid w:val="00D22014"/>
    <w:rsid w:val="00D368D4"/>
    <w:rsid w:val="00D55463"/>
    <w:rsid w:val="00D62D6A"/>
    <w:rsid w:val="00D762DB"/>
    <w:rsid w:val="00D9455B"/>
    <w:rsid w:val="00D94812"/>
    <w:rsid w:val="00D96085"/>
    <w:rsid w:val="00DC33F6"/>
    <w:rsid w:val="00DD113C"/>
    <w:rsid w:val="00DD6D94"/>
    <w:rsid w:val="00E16A04"/>
    <w:rsid w:val="00E23585"/>
    <w:rsid w:val="00E32BBC"/>
    <w:rsid w:val="00E51165"/>
    <w:rsid w:val="00E6143E"/>
    <w:rsid w:val="00E70789"/>
    <w:rsid w:val="00E71C4D"/>
    <w:rsid w:val="00E753B1"/>
    <w:rsid w:val="00ED2472"/>
    <w:rsid w:val="00ED4D59"/>
    <w:rsid w:val="00ED5174"/>
    <w:rsid w:val="00EF6CD7"/>
    <w:rsid w:val="00F12299"/>
    <w:rsid w:val="00F12E7F"/>
    <w:rsid w:val="00F1675D"/>
    <w:rsid w:val="00F167CD"/>
    <w:rsid w:val="00F42C48"/>
    <w:rsid w:val="00F461C3"/>
    <w:rsid w:val="00F776FC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1F59A8"/>
  <w15:chartTrackingRefBased/>
  <w15:docId w15:val="{CDA83167-A784-4F9D-B628-CE23FD529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val="ro-RO" w:eastAsia="de-D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LineNumber">
    <w:name w:val="line number"/>
    <w:rPr>
      <w:rFonts w:ascii="Arial Narrow" w:hAnsi="Arial Narrow"/>
    </w:rPr>
  </w:style>
  <w:style w:type="paragraph" w:styleId="BodyTextIndent">
    <w:name w:val="Body Text Indent"/>
    <w:basedOn w:val="Normal"/>
    <w:link w:val="BodyTextIndentCha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BodyText">
    <w:name w:val="Body Text"/>
    <w:basedOn w:val="Normal"/>
    <w:pPr>
      <w:jc w:val="both"/>
    </w:pPr>
  </w:style>
  <w:style w:type="character" w:customStyle="1" w:styleId="BodyTextIndentChar">
    <w:name w:val="Body Text Indent Char"/>
    <w:link w:val="BodyTextIndent"/>
    <w:rsid w:val="008E7688"/>
    <w:rPr>
      <w:rFonts w:ascii="Arial Narrow" w:hAnsi="Arial Narrow"/>
      <w:szCs w:val="24"/>
      <w:lang w:val="ro-RO" w:eastAsia="de-DE"/>
    </w:rPr>
  </w:style>
  <w:style w:type="paragraph" w:styleId="BalloonText">
    <w:name w:val="Balloon Text"/>
    <w:basedOn w:val="Normal"/>
    <w:link w:val="BalloonTextChar"/>
    <w:rsid w:val="005C2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xl47">
    <w:name w:val="xl47"/>
    <w:basedOn w:val="Normal"/>
    <w:rsid w:val="00F167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Times New Roman" w:hAnsi="Times New Roman"/>
      <w:szCs w:val="20"/>
      <w:lang w:val="fr-FR" w:eastAsia="ro-RO"/>
    </w:rPr>
  </w:style>
  <w:style w:type="paragraph" w:styleId="BodyText3">
    <w:name w:val="Body Text 3"/>
    <w:basedOn w:val="Normal"/>
    <w:link w:val="BodyText3Char"/>
    <w:rsid w:val="00BB6BB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BB6BB4"/>
    <w:rPr>
      <w:rFonts w:ascii="Arial Narrow" w:hAnsi="Arial Narrow"/>
      <w:sz w:val="16"/>
      <w:szCs w:val="16"/>
      <w:lang w:val="ro-RO" w:eastAsia="de-DE"/>
    </w:rPr>
  </w:style>
  <w:style w:type="paragraph" w:styleId="BodyTextIndent3">
    <w:name w:val="Body Text Indent 3"/>
    <w:basedOn w:val="Normal"/>
    <w:link w:val="BodyTextIndent3Char"/>
    <w:rsid w:val="00BB6BB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BB6BB4"/>
    <w:rPr>
      <w:rFonts w:ascii="Arial Narrow" w:hAnsi="Arial Narrow"/>
      <w:sz w:val="16"/>
      <w:szCs w:val="16"/>
      <w:lang w:val="ro-RO" w:eastAsia="de-DE"/>
    </w:rPr>
  </w:style>
  <w:style w:type="character" w:customStyle="1" w:styleId="spar">
    <w:name w:val="s_par"/>
    <w:basedOn w:val="DefaultParagraphFont"/>
    <w:rsid w:val="00066AAA"/>
  </w:style>
  <w:style w:type="character" w:customStyle="1" w:styleId="HeaderChar">
    <w:name w:val="Header Char"/>
    <w:link w:val="Header"/>
    <w:rsid w:val="005C6295"/>
    <w:rPr>
      <w:rFonts w:ascii="Arial Narrow" w:hAnsi="Arial Narrow"/>
      <w:sz w:val="24"/>
      <w:szCs w:val="24"/>
      <w:lang w:eastAsia="de-DE"/>
    </w:rPr>
  </w:style>
  <w:style w:type="character" w:customStyle="1" w:styleId="spct">
    <w:name w:val="s_pct"/>
    <w:basedOn w:val="DefaultParagraphFont"/>
    <w:rsid w:val="002072AB"/>
  </w:style>
  <w:style w:type="character" w:customStyle="1" w:styleId="spctttl">
    <w:name w:val="s_pct_ttl"/>
    <w:basedOn w:val="DefaultParagraphFont"/>
    <w:rsid w:val="002072AB"/>
  </w:style>
  <w:style w:type="character" w:customStyle="1" w:styleId="spctbdy">
    <w:name w:val="s_pct_bdy"/>
    <w:basedOn w:val="DefaultParagraphFont"/>
    <w:rsid w:val="002072AB"/>
  </w:style>
  <w:style w:type="table" w:styleId="TableGrid">
    <w:name w:val="Table Grid"/>
    <w:basedOn w:val="TableNormal"/>
    <w:uiPriority w:val="59"/>
    <w:rsid w:val="005C6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5C6B0B"/>
    <w:rPr>
      <w:rFonts w:ascii="Tahoma" w:hAnsi="Tahoma"/>
      <w:sz w:val="20"/>
      <w:szCs w:val="20"/>
      <w:lang w:val="en-GB" w:eastAsia="zh-CN"/>
    </w:rPr>
  </w:style>
  <w:style w:type="character" w:customStyle="1" w:styleId="FootnoteTextChar">
    <w:name w:val="Footnote Text Char"/>
    <w:link w:val="FootnoteText"/>
    <w:uiPriority w:val="99"/>
    <w:rsid w:val="005C6B0B"/>
    <w:rPr>
      <w:rFonts w:ascii="Tahoma" w:hAnsi="Tahoma"/>
      <w:lang w:val="en-GB" w:eastAsia="zh-CN"/>
    </w:rPr>
  </w:style>
  <w:style w:type="character" w:styleId="FootnoteReference">
    <w:name w:val="footnote reference"/>
    <w:uiPriority w:val="99"/>
    <w:unhideWhenUsed/>
    <w:rsid w:val="005C6B0B"/>
    <w:rPr>
      <w:vertAlign w:val="superscript"/>
    </w:rPr>
  </w:style>
  <w:style w:type="paragraph" w:styleId="ListParagraph">
    <w:name w:val="List Paragraph"/>
    <w:basedOn w:val="Normal"/>
    <w:uiPriority w:val="34"/>
    <w:qFormat/>
    <w:rsid w:val="00A51A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CF32F-1384-402C-A131-5621436F6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17</TotalTime>
  <Pages>7</Pages>
  <Words>1464</Words>
  <Characters>8345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9790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Piperea George</cp:lastModifiedBy>
  <cp:revision>13</cp:revision>
  <cp:lastPrinted>2025-12-08T16:45:00Z</cp:lastPrinted>
  <dcterms:created xsi:type="dcterms:W3CDTF">2026-06-29T07:13:00Z</dcterms:created>
  <dcterms:modified xsi:type="dcterms:W3CDTF">2026-07-07T13:33:00Z</dcterms:modified>
</cp:coreProperties>
</file>